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BB5C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2912E59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1009A10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44304B2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31CA3CE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9E8DF25" w14:textId="25AC1B3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3DF429B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980B99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3997CC3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1DEBDCA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5F0F7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FE12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0FD0C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6CE55E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642771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2F90BB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A4EC15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0511F4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58DDB9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3678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B1786E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569D34B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FD3EE2C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59DF22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35C031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A36291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7E1B4E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A69EF9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699308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30C925C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07FD4A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68E4BBA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67058AB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7FC2AC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4313C10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4F721BC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7F1BD0A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7EA35E6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6463B97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5CDF067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35.4</w:t>
      </w:r>
    </w:p>
    <w:p w14:paraId="48860D4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301400</w:t>
      </w:r>
    </w:p>
    <w:p w14:paraId="1406B7C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17AECEE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B04835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35.4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0.0529</w:t>
      </w:r>
    </w:p>
    <w:p w14:paraId="38BC55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0.2 · 1 · 0.1 · 1 · 0.7 · 301400 · (1-0.8) = </w:t>
      </w:r>
      <w:r w:rsidRPr="00931DF1">
        <w:rPr>
          <w:rFonts w:ascii="Arial" w:hAnsi="Arial" w:cs="Arial"/>
          <w:b/>
          <w:color w:val="000000"/>
        </w:rPr>
        <w:t>0.972</w:t>
      </w:r>
    </w:p>
    <w:p w14:paraId="0A6F57E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13F79A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0.0529</w:t>
      </w:r>
    </w:p>
    <w:p w14:paraId="479D78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+ 0.972 = </w:t>
      </w:r>
      <w:r w:rsidRPr="00931DF1">
        <w:rPr>
          <w:rFonts w:ascii="Arial" w:hAnsi="Arial" w:cs="Arial"/>
          <w:b/>
          <w:color w:val="000000"/>
        </w:rPr>
        <w:t>0.972</w:t>
      </w:r>
    </w:p>
    <w:p w14:paraId="79D2898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190B0E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919A07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3B3038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E6ABDB5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1D01C9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6C940CE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CBCCB3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FC9711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D0DF9D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4F41B0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3307203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4CF4F4A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7DAF76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16F091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75C9A0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69069A2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09619D5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715217E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33000</w:t>
      </w:r>
    </w:p>
    <w:p w14:paraId="162B38B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379759B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107B66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039A8C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33E26A0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4FB051A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65D4650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0.2 · 0.002 · 33000 · (1-0.8) = </w:t>
      </w:r>
      <w:r w:rsidRPr="00931DF1">
        <w:rPr>
          <w:rFonts w:ascii="Arial" w:hAnsi="Arial" w:cs="Arial"/>
          <w:b/>
          <w:color w:val="000000"/>
        </w:rPr>
        <w:t>6.12</w:t>
      </w:r>
    </w:p>
    <w:p w14:paraId="791731F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0.2 · 0.002 · 33000 · (365-(60 + 60)) · (1-0.8) = </w:t>
      </w:r>
      <w:r w:rsidRPr="00931DF1">
        <w:rPr>
          <w:rFonts w:ascii="Arial" w:hAnsi="Arial" w:cs="Arial"/>
          <w:b/>
          <w:color w:val="000000"/>
        </w:rPr>
        <w:t>77.8</w:t>
      </w:r>
    </w:p>
    <w:p w14:paraId="0A60BB1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0.0529 + 6.12 = </w:t>
      </w:r>
      <w:r w:rsidRPr="00931DF1">
        <w:rPr>
          <w:rFonts w:ascii="Arial" w:hAnsi="Arial" w:cs="Arial"/>
          <w:b/>
          <w:color w:val="000000"/>
        </w:rPr>
        <w:t>6.17</w:t>
      </w:r>
    </w:p>
    <w:p w14:paraId="692EA7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0.972 + 77.8 = </w:t>
      </w:r>
      <w:r w:rsidRPr="00931DF1">
        <w:rPr>
          <w:rFonts w:ascii="Arial" w:hAnsi="Arial" w:cs="Arial"/>
          <w:b/>
          <w:color w:val="000000"/>
        </w:rPr>
        <w:t>78.8</w:t>
      </w:r>
    </w:p>
    <w:p w14:paraId="6A71A99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4C6E8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7A8C1F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78.8 = </w:t>
      </w:r>
      <w:r w:rsidRPr="00931DF1">
        <w:rPr>
          <w:rFonts w:ascii="Arial" w:hAnsi="Arial" w:cs="Arial"/>
          <w:b/>
          <w:color w:val="000000"/>
        </w:rPr>
        <w:t>31.5</w:t>
      </w:r>
    </w:p>
    <w:p w14:paraId="37F2B72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6.17 = </w:t>
      </w:r>
      <w:r w:rsidRPr="00931DF1">
        <w:rPr>
          <w:rFonts w:ascii="Arial" w:hAnsi="Arial" w:cs="Arial"/>
          <w:b/>
          <w:color w:val="000000"/>
        </w:rPr>
        <w:t>2.47</w:t>
      </w:r>
    </w:p>
    <w:p w14:paraId="50B95B2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DA60BF0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771F1BF8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055E" w14:textId="7F80FC5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298" w14:textId="125E84F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FD58" w14:textId="4F205B23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D091" w14:textId="2755324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3DF66FE7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1AF5" w14:textId="322FC61D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0518" w14:textId="6DD00E2A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2643" w14:textId="61BC53F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2.47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A931" w14:textId="10EE54E5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31.5</w:t>
            </w:r>
          </w:p>
        </w:tc>
      </w:tr>
    </w:tbl>
    <w:p w14:paraId="7119B7AA" w14:textId="223B9C13" w:rsidR="00931DF1" w:rsidRPr="00931DF1" w:rsidRDefault="00931DF1" w:rsidP="00931DF1">
      <w:pPr>
        <w:rPr>
          <w:color w:val="000000"/>
          <w:sz w:val="22"/>
        </w:rPr>
      </w:pPr>
    </w:p>
    <w:p w14:paraId="0342A37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4CEA23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9B189A6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62BE8C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6AECA1B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A055387" w14:textId="596FF911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681EC49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2BCDDE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5CEC7A6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224B298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EB0283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594B1A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33FE8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96D7A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0C042D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E72C56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F68A90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61A9B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08D645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0C08DD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E7638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7D23750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093801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F54A1C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7A88459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6B986B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C68D38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2582D2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5CEFD30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130476E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6D80C0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025DA6A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138D020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6E227D3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37D3616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2E6B347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1DB970A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173F679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1330183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4CF7146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5.15</w:t>
      </w:r>
    </w:p>
    <w:p w14:paraId="389C2A0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43840</w:t>
      </w:r>
    </w:p>
    <w:p w14:paraId="6E2441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18DCD14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0C18036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5.15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0.00769</w:t>
      </w:r>
    </w:p>
    <w:p w14:paraId="0C22DD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0.2 · 1 · 0.1 · 1 · 0.7 · 43840 · (1-0.8) = </w:t>
      </w:r>
      <w:r w:rsidRPr="00931DF1">
        <w:rPr>
          <w:rFonts w:ascii="Arial" w:hAnsi="Arial" w:cs="Arial"/>
          <w:b/>
          <w:color w:val="000000"/>
        </w:rPr>
        <w:t>0.1414</w:t>
      </w:r>
    </w:p>
    <w:p w14:paraId="3FA1F21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06D3F5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0.00769</w:t>
      </w:r>
    </w:p>
    <w:p w14:paraId="327C33C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+ 0.1414 = </w:t>
      </w:r>
      <w:r w:rsidRPr="00931DF1">
        <w:rPr>
          <w:rFonts w:ascii="Arial" w:hAnsi="Arial" w:cs="Arial"/>
          <w:b/>
          <w:color w:val="000000"/>
        </w:rPr>
        <w:t>0.1414</w:t>
      </w:r>
    </w:p>
    <w:p w14:paraId="5461FC9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595755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B0E83E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52C17B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C471EE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D0A45D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3193A9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6FFF69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012D7A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9193EE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3FEC550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133F661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709A4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55D14D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436CEE9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2F748C1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6B6BAE2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724F77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6FF0BC9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5000</w:t>
      </w:r>
    </w:p>
    <w:p w14:paraId="25A053F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40EA433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229DEA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706C68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2B10011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1FEAE7E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2BDEA4F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0.2 · 0.002 · 5000 · (1-0.8) = </w:t>
      </w:r>
      <w:r w:rsidRPr="00931DF1">
        <w:rPr>
          <w:rFonts w:ascii="Arial" w:hAnsi="Arial" w:cs="Arial"/>
          <w:b/>
          <w:color w:val="000000"/>
        </w:rPr>
        <w:t>0.928</w:t>
      </w:r>
    </w:p>
    <w:p w14:paraId="18F367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0.2 · 0.002 · 5000 · (365-(60 + 60)) · (1-0.8) = </w:t>
      </w:r>
      <w:r w:rsidRPr="00931DF1">
        <w:rPr>
          <w:rFonts w:ascii="Arial" w:hAnsi="Arial" w:cs="Arial"/>
          <w:b/>
          <w:color w:val="000000"/>
        </w:rPr>
        <w:t>11.79</w:t>
      </w:r>
    </w:p>
    <w:p w14:paraId="65A22B6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0.00769 + 0.928 = </w:t>
      </w:r>
      <w:r w:rsidRPr="00931DF1">
        <w:rPr>
          <w:rFonts w:ascii="Arial" w:hAnsi="Arial" w:cs="Arial"/>
          <w:b/>
          <w:color w:val="000000"/>
        </w:rPr>
        <w:t>0.936</w:t>
      </w:r>
    </w:p>
    <w:p w14:paraId="3BE5A62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0.1414 + 11.79 = </w:t>
      </w:r>
      <w:r w:rsidRPr="00931DF1">
        <w:rPr>
          <w:rFonts w:ascii="Arial" w:hAnsi="Arial" w:cs="Arial"/>
          <w:b/>
          <w:color w:val="000000"/>
        </w:rPr>
        <w:t>11.93</w:t>
      </w:r>
    </w:p>
    <w:p w14:paraId="1C98552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F85737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53C3F9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11.93 = </w:t>
      </w:r>
      <w:r w:rsidRPr="00931DF1">
        <w:rPr>
          <w:rFonts w:ascii="Arial" w:hAnsi="Arial" w:cs="Arial"/>
          <w:b/>
          <w:color w:val="000000"/>
        </w:rPr>
        <w:t>4.77</w:t>
      </w:r>
    </w:p>
    <w:p w14:paraId="330304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0.936 = </w:t>
      </w:r>
      <w:r w:rsidRPr="00931DF1">
        <w:rPr>
          <w:rFonts w:ascii="Arial" w:hAnsi="Arial" w:cs="Arial"/>
          <w:b/>
          <w:color w:val="000000"/>
        </w:rPr>
        <w:t>0.3744</w:t>
      </w:r>
    </w:p>
    <w:p w14:paraId="150D2BC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C56BBB7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5F19E8BC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B680" w14:textId="0002677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1C86" w14:textId="7747FAAC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1A39" w14:textId="1F688C6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B281" w14:textId="08DF0CAF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47FF7A1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9BAF" w14:textId="2EFCDBD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693C" w14:textId="3589B1A0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E268" w14:textId="7E7012A6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0.3744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B826" w14:textId="2C886E1B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4.77</w:t>
            </w:r>
          </w:p>
        </w:tc>
      </w:tr>
    </w:tbl>
    <w:p w14:paraId="63DF584C" w14:textId="08F4C8C5" w:rsidR="00931DF1" w:rsidRPr="00931DF1" w:rsidRDefault="00931DF1" w:rsidP="00931DF1">
      <w:pPr>
        <w:rPr>
          <w:color w:val="000000"/>
          <w:sz w:val="22"/>
        </w:rPr>
      </w:pPr>
    </w:p>
    <w:p w14:paraId="614242B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5835943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32AE0FB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C100B99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772E78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8A542E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9E17DF8" w14:textId="665799CB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25F6EBF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6987F2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1509240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71AA9E0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BFF8D1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D43B8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394EE6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6F34ED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383C6B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C99C3C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19A04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48E409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DB1112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7CF400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3B5DB4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34A6F7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03D874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C4BF20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52B6211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C3DE39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23C262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13595A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52177A0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241AC62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B35637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6C4B5EA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5D2E5F8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0A6E398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970218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7197496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2621F06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38A5EE3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2537852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1DB56EE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3.22</w:t>
      </w:r>
    </w:p>
    <w:p w14:paraId="5457B5A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27400</w:t>
      </w:r>
    </w:p>
    <w:p w14:paraId="39FD63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5246275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2F7D6B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0.00481</w:t>
      </w:r>
    </w:p>
    <w:p w14:paraId="4664194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0.2 · 1 · 0.1 · 1 · 0.7 · 27400 · (1-0.8) = </w:t>
      </w:r>
      <w:r w:rsidRPr="00931DF1">
        <w:rPr>
          <w:rFonts w:ascii="Arial" w:hAnsi="Arial" w:cs="Arial"/>
          <w:b/>
          <w:color w:val="000000"/>
        </w:rPr>
        <w:t>0.0884</w:t>
      </w:r>
    </w:p>
    <w:p w14:paraId="485E07E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110D7C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0.00481</w:t>
      </w:r>
    </w:p>
    <w:p w14:paraId="56E9120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+ 0.0884 = </w:t>
      </w:r>
      <w:r w:rsidRPr="00931DF1">
        <w:rPr>
          <w:rFonts w:ascii="Arial" w:hAnsi="Arial" w:cs="Arial"/>
          <w:b/>
          <w:color w:val="000000"/>
        </w:rPr>
        <w:t>0.0884</w:t>
      </w:r>
    </w:p>
    <w:p w14:paraId="424C4F7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D7674B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FBBFF1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F1B754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41BF284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232601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F184B3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E6CBE2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3F6F0D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93F6B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2979DC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75AF19D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700BC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7895B4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1F36CB5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415839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41496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26DDF98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07F6482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3000</w:t>
      </w:r>
    </w:p>
    <w:p w14:paraId="46306E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0D96EFF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4EEB70D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281DBF9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341D741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488C27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33DD7BD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0.2 · 0.002 · 3000 · (1-0.8) = </w:t>
      </w:r>
      <w:r w:rsidRPr="00931DF1">
        <w:rPr>
          <w:rFonts w:ascii="Arial" w:hAnsi="Arial" w:cs="Arial"/>
          <w:b/>
          <w:color w:val="000000"/>
        </w:rPr>
        <w:t>0.557</w:t>
      </w:r>
    </w:p>
    <w:p w14:paraId="4D1569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0.2 · 0.002 · 3000 · (365-(60 + 60)) · (1-0.8) = </w:t>
      </w:r>
      <w:r w:rsidRPr="00931DF1">
        <w:rPr>
          <w:rFonts w:ascii="Arial" w:hAnsi="Arial" w:cs="Arial"/>
          <w:b/>
          <w:color w:val="000000"/>
        </w:rPr>
        <w:t>7.07</w:t>
      </w:r>
    </w:p>
    <w:p w14:paraId="7D969F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0.00481 + 0.557 = </w:t>
      </w:r>
      <w:r w:rsidRPr="00931DF1">
        <w:rPr>
          <w:rFonts w:ascii="Arial" w:hAnsi="Arial" w:cs="Arial"/>
          <w:b/>
          <w:color w:val="000000"/>
        </w:rPr>
        <w:t>0.562</w:t>
      </w:r>
    </w:p>
    <w:p w14:paraId="4148B6F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0.0884 + 7.07 = </w:t>
      </w:r>
      <w:r w:rsidRPr="00931DF1">
        <w:rPr>
          <w:rFonts w:ascii="Arial" w:hAnsi="Arial" w:cs="Arial"/>
          <w:b/>
          <w:color w:val="000000"/>
        </w:rPr>
        <w:t>7.16</w:t>
      </w:r>
    </w:p>
    <w:p w14:paraId="4A951A9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EBEC35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1C6B70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7.16 = </w:t>
      </w:r>
      <w:r w:rsidRPr="00931DF1">
        <w:rPr>
          <w:rFonts w:ascii="Arial" w:hAnsi="Arial" w:cs="Arial"/>
          <w:b/>
          <w:color w:val="000000"/>
        </w:rPr>
        <w:t>2.864</w:t>
      </w:r>
    </w:p>
    <w:p w14:paraId="6A638B7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0.562 = </w:t>
      </w:r>
      <w:r w:rsidRPr="00931DF1">
        <w:rPr>
          <w:rFonts w:ascii="Arial" w:hAnsi="Arial" w:cs="Arial"/>
          <w:b/>
          <w:color w:val="000000"/>
        </w:rPr>
        <w:t>0.225</w:t>
      </w:r>
    </w:p>
    <w:p w14:paraId="2F96DFC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5032E69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4AB83829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F086" w14:textId="184F5F0E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22F0" w14:textId="37FE4D9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3E5C" w14:textId="31F45C59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1BD9" w14:textId="068793C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55CA40EA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9438" w14:textId="4B292C58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F73E" w14:textId="059715E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E9A2" w14:textId="1030AC12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0.225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92BD" w14:textId="3645DDE5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2.864</w:t>
            </w:r>
          </w:p>
        </w:tc>
      </w:tr>
    </w:tbl>
    <w:p w14:paraId="31C6E191" w14:textId="315E6C3D" w:rsidR="00931DF1" w:rsidRPr="00931DF1" w:rsidRDefault="00931DF1" w:rsidP="00931DF1">
      <w:pPr>
        <w:rPr>
          <w:color w:val="000000"/>
          <w:sz w:val="22"/>
        </w:rPr>
      </w:pPr>
    </w:p>
    <w:p w14:paraId="43432AA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AE81224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0A65025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BAB3B8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1E2067B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78F0F3F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921F1AC" w14:textId="1498F55F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20E153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E30841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383E752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6FBED7F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8F155C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C0F1AB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D09A5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9DDEC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8F0D96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8A70FB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D7A6B3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EA4FBD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A1A459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E1C112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65BDC9E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1902330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3506C92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931DF1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F6DC334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1EE18EC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A21F89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A050D9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80F2BF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0EF45C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17D0071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B1D273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5DDA589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0F142A4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E74A0A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545532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10CAE60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2C53EDF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2AC2FC6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141AA4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02D43AF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26.4</w:t>
      </w:r>
    </w:p>
    <w:p w14:paraId="141ED33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224680</w:t>
      </w:r>
    </w:p>
    <w:p w14:paraId="048C210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1BBEDF3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D33EDA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26.4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0.0394</w:t>
      </w:r>
    </w:p>
    <w:p w14:paraId="3958B6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0.2 · 1 · 0.1 · 1 · 0.7 · 224680 · (1-0.8) = </w:t>
      </w:r>
      <w:r w:rsidRPr="00931DF1">
        <w:rPr>
          <w:rFonts w:ascii="Arial" w:hAnsi="Arial" w:cs="Arial"/>
          <w:b/>
          <w:color w:val="000000"/>
        </w:rPr>
        <w:t>0.725</w:t>
      </w:r>
    </w:p>
    <w:p w14:paraId="0269D43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94EE1D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0.0394</w:t>
      </w:r>
    </w:p>
    <w:p w14:paraId="15AFFA5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+ 0.725 = </w:t>
      </w:r>
      <w:r w:rsidRPr="00931DF1">
        <w:rPr>
          <w:rFonts w:ascii="Arial" w:hAnsi="Arial" w:cs="Arial"/>
          <w:b/>
          <w:color w:val="000000"/>
        </w:rPr>
        <w:t>0.725</w:t>
      </w:r>
    </w:p>
    <w:p w14:paraId="5C580F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40F4F3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FC6505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CE1227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923166A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F83FA3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6DFD3C5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6D4C7A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BBA5D1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5459DE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4CD2B94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2765072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262A26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072322C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062642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EB754C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C0FC38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276BD8A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186DF55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25000</w:t>
      </w:r>
    </w:p>
    <w:p w14:paraId="4BF1105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55CD4C5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41FBE7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51CBD3F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4649360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650F87D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37E0E55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0.2 · 0.002 · 25000 · (1-0.8) = </w:t>
      </w:r>
      <w:r w:rsidRPr="00931DF1">
        <w:rPr>
          <w:rFonts w:ascii="Arial" w:hAnsi="Arial" w:cs="Arial"/>
          <w:b/>
          <w:color w:val="000000"/>
        </w:rPr>
        <w:t>4.64</w:t>
      </w:r>
    </w:p>
    <w:p w14:paraId="1A6D6B9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0.2 · 0.002 · 25000 · (365-(60 + 60)) · (1-0.8) = </w:t>
      </w:r>
      <w:r w:rsidRPr="00931DF1">
        <w:rPr>
          <w:rFonts w:ascii="Arial" w:hAnsi="Arial" w:cs="Arial"/>
          <w:b/>
          <w:color w:val="000000"/>
        </w:rPr>
        <w:t>58.9</w:t>
      </w:r>
    </w:p>
    <w:p w14:paraId="4860C39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0.0394 + 4.64 = </w:t>
      </w:r>
      <w:r w:rsidRPr="00931DF1">
        <w:rPr>
          <w:rFonts w:ascii="Arial" w:hAnsi="Arial" w:cs="Arial"/>
          <w:b/>
          <w:color w:val="000000"/>
        </w:rPr>
        <w:t>4.68</w:t>
      </w:r>
    </w:p>
    <w:p w14:paraId="354A74D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0.725 + 58.9 = </w:t>
      </w:r>
      <w:r w:rsidRPr="00931DF1">
        <w:rPr>
          <w:rFonts w:ascii="Arial" w:hAnsi="Arial" w:cs="Arial"/>
          <w:b/>
          <w:color w:val="000000"/>
        </w:rPr>
        <w:t>59.6</w:t>
      </w:r>
    </w:p>
    <w:p w14:paraId="0471CAA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DC9C9E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4416E1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59.6 = </w:t>
      </w:r>
      <w:r w:rsidRPr="00931DF1">
        <w:rPr>
          <w:rFonts w:ascii="Arial" w:hAnsi="Arial" w:cs="Arial"/>
          <w:b/>
          <w:color w:val="000000"/>
        </w:rPr>
        <w:t>23.84</w:t>
      </w:r>
    </w:p>
    <w:p w14:paraId="6F749E7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4.68 = </w:t>
      </w:r>
      <w:r w:rsidRPr="00931DF1">
        <w:rPr>
          <w:rFonts w:ascii="Arial" w:hAnsi="Arial" w:cs="Arial"/>
          <w:b/>
          <w:color w:val="000000"/>
        </w:rPr>
        <w:t>1.872</w:t>
      </w:r>
    </w:p>
    <w:p w14:paraId="33E6742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9179AD3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0AB2792D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113A" w14:textId="7BDF7A00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2C4" w14:textId="47585D3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6D6A" w14:textId="23FCF3B4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7125" w14:textId="3A1E095F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059262BA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39F" w14:textId="5BE236D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EF04" w14:textId="105F8618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47CA" w14:textId="3BA7F6F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1.872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FA55" w14:textId="35BA8766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23.84</w:t>
            </w:r>
          </w:p>
        </w:tc>
      </w:tr>
    </w:tbl>
    <w:p w14:paraId="0E6B3608" w14:textId="4FE91ED5" w:rsidR="00931DF1" w:rsidRPr="00931DF1" w:rsidRDefault="00931DF1" w:rsidP="00931DF1">
      <w:pPr>
        <w:rPr>
          <w:color w:val="000000"/>
          <w:sz w:val="22"/>
        </w:rPr>
      </w:pPr>
    </w:p>
    <w:p w14:paraId="0A6A105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44B15D1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59980B1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B65C7D5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039E15A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7EE788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1B9D7DB" w14:textId="5B5CFE51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2C496B5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582AF3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639975B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4D7B087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9B1DFB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42C22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1AEF40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E9D55D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729F65B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6AB667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0A8E52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000016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2F1D96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A5B49C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6A43D7C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300A426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C274FE1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029993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2D529AC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27D07B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D1B17F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9FB992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420D012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75F13FC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9A436E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0B72779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70A91D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48CE629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06C46E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1C65271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7722344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227745A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3F06AA8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5B6E424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60.46</w:t>
      </w:r>
    </w:p>
    <w:p w14:paraId="1E3F05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515120</w:t>
      </w:r>
    </w:p>
    <w:p w14:paraId="522ADF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15F31CB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2D9EB6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60.46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0.0903</w:t>
      </w:r>
    </w:p>
    <w:p w14:paraId="446E502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0.2 · 1 · 0.1 · 1 · 0.7 · 515120 · (1-0.8) = </w:t>
      </w:r>
      <w:r w:rsidRPr="00931DF1">
        <w:rPr>
          <w:rFonts w:ascii="Arial" w:hAnsi="Arial" w:cs="Arial"/>
          <w:b/>
          <w:color w:val="000000"/>
        </w:rPr>
        <w:t>1.66</w:t>
      </w:r>
    </w:p>
    <w:p w14:paraId="7A2B75B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0D17FC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0.0903</w:t>
      </w:r>
    </w:p>
    <w:p w14:paraId="62488CC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+ 1.66 = </w:t>
      </w:r>
      <w:r w:rsidRPr="00931DF1">
        <w:rPr>
          <w:rFonts w:ascii="Arial" w:hAnsi="Arial" w:cs="Arial"/>
          <w:b/>
          <w:color w:val="000000"/>
        </w:rPr>
        <w:t>1.66</w:t>
      </w:r>
    </w:p>
    <w:p w14:paraId="58F3F61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1D7E1A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0C7145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D6CDF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111B525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CDEF85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552B721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3EBC5C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EE2907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E75BFA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5FEA7F5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338F790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021C85E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57C658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538766A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73CF376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3768399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200</w:t>
      </w:r>
    </w:p>
    <w:p w14:paraId="7239683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0.2</w:t>
      </w:r>
    </w:p>
    <w:p w14:paraId="20D642A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57000</w:t>
      </w:r>
    </w:p>
    <w:p w14:paraId="1C1CC82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5C37096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7FD1ACE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410C0C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18A9C51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7227124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FE447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0.2 · 0.002 · 57000 · (1-0.8) = </w:t>
      </w:r>
      <w:r w:rsidRPr="00931DF1">
        <w:rPr>
          <w:rFonts w:ascii="Arial" w:hAnsi="Arial" w:cs="Arial"/>
          <w:b/>
          <w:color w:val="000000"/>
        </w:rPr>
        <w:t>10.58</w:t>
      </w:r>
    </w:p>
    <w:p w14:paraId="6A1A3D1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0.2 · 0.002 · 57000 · (365-(60 + 60)) · (1-0.8) = </w:t>
      </w:r>
      <w:r w:rsidRPr="00931DF1">
        <w:rPr>
          <w:rFonts w:ascii="Arial" w:hAnsi="Arial" w:cs="Arial"/>
          <w:b/>
          <w:color w:val="000000"/>
        </w:rPr>
        <w:t>134.4</w:t>
      </w:r>
    </w:p>
    <w:p w14:paraId="0830FA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0.0903 + 10.58 = </w:t>
      </w:r>
      <w:r w:rsidRPr="00931DF1">
        <w:rPr>
          <w:rFonts w:ascii="Arial" w:hAnsi="Arial" w:cs="Arial"/>
          <w:b/>
          <w:color w:val="000000"/>
        </w:rPr>
        <w:t>10.67</w:t>
      </w:r>
    </w:p>
    <w:p w14:paraId="7FA765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1.66 + 134.4 = </w:t>
      </w:r>
      <w:r w:rsidRPr="00931DF1">
        <w:rPr>
          <w:rFonts w:ascii="Arial" w:hAnsi="Arial" w:cs="Arial"/>
          <w:b/>
          <w:color w:val="000000"/>
        </w:rPr>
        <w:t>136.1</w:t>
      </w:r>
    </w:p>
    <w:p w14:paraId="07C6D5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D2B9E1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15C8D2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136.1 = </w:t>
      </w:r>
      <w:r w:rsidRPr="00931DF1">
        <w:rPr>
          <w:rFonts w:ascii="Arial" w:hAnsi="Arial" w:cs="Arial"/>
          <w:b/>
          <w:color w:val="000000"/>
        </w:rPr>
        <w:t>54.4</w:t>
      </w:r>
    </w:p>
    <w:p w14:paraId="1D9552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10.67 = </w:t>
      </w:r>
      <w:r w:rsidRPr="00931DF1">
        <w:rPr>
          <w:rFonts w:ascii="Arial" w:hAnsi="Arial" w:cs="Arial"/>
          <w:b/>
          <w:color w:val="000000"/>
        </w:rPr>
        <w:t>4.27</w:t>
      </w:r>
    </w:p>
    <w:p w14:paraId="109AD88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C06DABD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62F09E1E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185" w14:textId="43EED78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B01B" w14:textId="3CCF9F8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DCC4" w14:textId="0427C21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3DB1" w14:textId="044D5069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0FB82FB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505E" w14:textId="280C7DB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1052" w14:textId="023EB7D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0263" w14:textId="3B1F39A0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4.27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7FAF" w14:textId="37F28166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54.4</w:t>
            </w:r>
          </w:p>
        </w:tc>
      </w:tr>
    </w:tbl>
    <w:p w14:paraId="3D50B5DC" w14:textId="6D5B0177" w:rsidR="00931DF1" w:rsidRPr="00931DF1" w:rsidRDefault="00931DF1" w:rsidP="00931DF1">
      <w:pPr>
        <w:rPr>
          <w:color w:val="000000"/>
          <w:sz w:val="22"/>
        </w:rPr>
      </w:pPr>
    </w:p>
    <w:p w14:paraId="7BE3973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029BB2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AB25324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764889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70254E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1597C44" w14:textId="5C38DFA2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4154C97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6276C0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3D08106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6B458A2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1E1D99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5F579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079F852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0BE7EB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2486986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C3A962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EED147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BBF813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C01FA4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187C40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27FB977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7B9C46B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C87EFD7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4160BC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54538FE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E01400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D32F95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48B404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73F20A3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763E5B0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065B07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6AE5EC1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2F89821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FFE807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12AD6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70A8C69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1D0D178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2D14BD5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1702648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283</w:t>
      </w:r>
    </w:p>
    <w:p w14:paraId="4BBBAED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2409000</w:t>
      </w:r>
    </w:p>
    <w:p w14:paraId="5507DD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F63004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B0FC6B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283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2.113</w:t>
      </w:r>
    </w:p>
    <w:p w14:paraId="5E878EC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1 · 1 · 0.7 · 2409000 · (1-0.8) = </w:t>
      </w:r>
      <w:r w:rsidRPr="00931DF1">
        <w:rPr>
          <w:rFonts w:ascii="Arial" w:hAnsi="Arial" w:cs="Arial"/>
          <w:b/>
          <w:color w:val="000000"/>
        </w:rPr>
        <w:t>38.85</w:t>
      </w:r>
    </w:p>
    <w:p w14:paraId="0D05C80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2F0D8C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2.113</w:t>
      </w:r>
    </w:p>
    <w:p w14:paraId="5EC766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+ 38.85 = </w:t>
      </w:r>
      <w:r w:rsidRPr="00931DF1">
        <w:rPr>
          <w:rFonts w:ascii="Arial" w:hAnsi="Arial" w:cs="Arial"/>
          <w:b/>
          <w:color w:val="000000"/>
        </w:rPr>
        <w:t>38.85</w:t>
      </w:r>
    </w:p>
    <w:p w14:paraId="1717B4A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C6DE72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279BCF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38.85 = </w:t>
      </w:r>
      <w:r w:rsidRPr="00931DF1">
        <w:rPr>
          <w:rFonts w:ascii="Arial" w:hAnsi="Arial" w:cs="Arial"/>
          <w:b/>
          <w:color w:val="000000"/>
        </w:rPr>
        <w:t>15.54</w:t>
      </w:r>
    </w:p>
    <w:p w14:paraId="1859FB8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2.113 = </w:t>
      </w:r>
      <w:r w:rsidRPr="00931DF1">
        <w:rPr>
          <w:rFonts w:ascii="Arial" w:hAnsi="Arial" w:cs="Arial"/>
          <w:b/>
          <w:color w:val="000000"/>
        </w:rPr>
        <w:t>0.845</w:t>
      </w:r>
    </w:p>
    <w:p w14:paraId="231CA8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5D521F6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0E8FE5B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E1DF" w14:textId="416D817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D8CB" w14:textId="210C8B19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0BD" w14:textId="794101E4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46F5" w14:textId="4DF2706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4884F6C6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70E3" w14:textId="2FFBD45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6072" w14:textId="6B0DA8E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8E729" w14:textId="06149E14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0.845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B92E" w14:textId="60010CC0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15.54</w:t>
            </w:r>
          </w:p>
        </w:tc>
      </w:tr>
    </w:tbl>
    <w:p w14:paraId="57542325" w14:textId="23531764" w:rsidR="00931DF1" w:rsidRPr="00931DF1" w:rsidRDefault="00931DF1" w:rsidP="00931DF1">
      <w:pPr>
        <w:rPr>
          <w:color w:val="000000"/>
          <w:sz w:val="22"/>
        </w:rPr>
      </w:pPr>
    </w:p>
    <w:p w14:paraId="146758C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5C6BA16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20EE947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730AF49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723E630E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D1A870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01A06DC" w14:textId="402F94AA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5FFBE79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5AC5DD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34D1841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294C3FD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CEC29B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759E75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9EE85C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ED0E5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DCE45F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60B345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344E83D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530130A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19BA24A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23203B4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931DF1">
        <w:rPr>
          <w:b/>
          <w:i/>
          <w:color w:val="000000"/>
          <w:sz w:val="22"/>
        </w:rPr>
        <w:t xml:space="preserve">_KOLIV_ = </w:t>
      </w:r>
      <w:r w:rsidRPr="00931DF1">
        <w:rPr>
          <w:rFonts w:ascii="Arial" w:hAnsi="Arial" w:cs="Arial"/>
          <w:b/>
          <w:color w:val="000000"/>
        </w:rPr>
        <w:t>1</w:t>
      </w:r>
    </w:p>
    <w:p w14:paraId="76CF10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</w:t>
      </w:r>
      <w:r w:rsidRPr="00931DF1">
        <w:rPr>
          <w:b/>
          <w:i/>
          <w:color w:val="000000"/>
          <w:sz w:val="22"/>
        </w:rPr>
        <w:t xml:space="preserve">KR1 = </w:t>
      </w:r>
      <w:r w:rsidRPr="00931DF1">
        <w:rPr>
          <w:rFonts w:ascii="Arial" w:hAnsi="Arial" w:cs="Arial"/>
          <w:b/>
          <w:color w:val="000000"/>
        </w:rPr>
        <w:t>10</w:t>
      </w:r>
    </w:p>
    <w:p w14:paraId="3946AF0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9.4</w:t>
      </w:r>
    </w:p>
    <w:p w14:paraId="2D778B5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43FD59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4DA35B0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15770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1720479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74D0F6A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673324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3BB1C8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631C66B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931DF1">
        <w:rPr>
          <w:b/>
          <w:i/>
          <w:color w:val="000000"/>
          <w:sz w:val="22"/>
        </w:rPr>
        <w:t xml:space="preserve">VMAX = </w:t>
      </w:r>
      <w:r w:rsidRPr="00931DF1">
        <w:rPr>
          <w:rFonts w:ascii="Arial" w:hAnsi="Arial" w:cs="Arial"/>
          <w:b/>
          <w:color w:val="000000"/>
        </w:rPr>
        <w:t>103.2</w:t>
      </w:r>
    </w:p>
    <w:p w14:paraId="4E06B4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931DF1">
        <w:rPr>
          <w:b/>
          <w:i/>
          <w:color w:val="000000"/>
          <w:sz w:val="22"/>
        </w:rPr>
        <w:t xml:space="preserve">VGOD = </w:t>
      </w:r>
      <w:r w:rsidRPr="00931DF1">
        <w:rPr>
          <w:rFonts w:ascii="Arial" w:hAnsi="Arial" w:cs="Arial"/>
          <w:b/>
          <w:color w:val="000000"/>
        </w:rPr>
        <w:t>879000</w:t>
      </w:r>
    </w:p>
    <w:p w14:paraId="2D70B4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2D76613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0550A89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931DF1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8F16A74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45D2B97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7C597F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_KOLIV_ · Q · VMAX · K3 · K5 · (1-NJ) / 3600 = </w:t>
      </w:r>
      <w:r w:rsidRPr="00931DF1">
        <w:rPr>
          <w:b/>
          <w:color w:val="000000"/>
        </w:rPr>
        <w:t xml:space="preserve">0.4 · 1 · 9.4 · 103.2 · 2 · 0.8 · (1-0.8) / 3600 = </w:t>
      </w:r>
      <w:r w:rsidRPr="00931DF1">
        <w:rPr>
          <w:rFonts w:ascii="Arial" w:hAnsi="Arial" w:cs="Arial"/>
          <w:b/>
          <w:color w:val="000000"/>
        </w:rPr>
        <w:t>0.0345</w:t>
      </w:r>
    </w:p>
    <w:p w14:paraId="06C5002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931DF1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879000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0.635</w:t>
      </w:r>
    </w:p>
    <w:p w14:paraId="4D5175D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5A13D23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501D9888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ACD7" w14:textId="1A7189C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730B" w14:textId="10C042A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5D03" w14:textId="3AC90D6E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2B23" w14:textId="4E1500D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230CB66D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9832" w14:textId="39BF28A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6D8A" w14:textId="758732D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0386" w14:textId="5EB6F17F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0.0345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14F5" w14:textId="2B5B6B61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0.635</w:t>
            </w:r>
          </w:p>
        </w:tc>
      </w:tr>
    </w:tbl>
    <w:p w14:paraId="45B5118C" w14:textId="6D3344B3" w:rsidR="00931DF1" w:rsidRPr="00931DF1" w:rsidRDefault="00931DF1" w:rsidP="00931DF1">
      <w:pPr>
        <w:rPr>
          <w:color w:val="000000"/>
          <w:sz w:val="22"/>
        </w:rPr>
      </w:pPr>
    </w:p>
    <w:p w14:paraId="5DBAFC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1364774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5B66DC0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2F4D68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7EFF8A2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70F7C3C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F79052B" w14:textId="10813F83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7D39F01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35D02D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77D8F19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6D217BF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5AA962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2347D6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DB92C0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D44E9C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E23B2E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4BFC88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A58BC9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75E071A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931DF1">
        <w:rPr>
          <w:b/>
          <w:i/>
          <w:color w:val="000000"/>
          <w:sz w:val="22"/>
        </w:rPr>
        <w:t xml:space="preserve">C1 = </w:t>
      </w:r>
      <w:r w:rsidRPr="00931DF1">
        <w:rPr>
          <w:rFonts w:ascii="Arial" w:hAnsi="Arial" w:cs="Arial"/>
          <w:b/>
          <w:color w:val="000000"/>
        </w:rPr>
        <w:t>1.9</w:t>
      </w:r>
    </w:p>
    <w:p w14:paraId="254CF70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3049A61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931DF1">
        <w:rPr>
          <w:b/>
          <w:i/>
          <w:color w:val="000000"/>
          <w:sz w:val="22"/>
        </w:rPr>
        <w:t xml:space="preserve">C2 = </w:t>
      </w:r>
      <w:r w:rsidRPr="00931DF1">
        <w:rPr>
          <w:rFonts w:ascii="Arial" w:hAnsi="Arial" w:cs="Arial"/>
          <w:b/>
          <w:color w:val="000000"/>
        </w:rPr>
        <w:t>2</w:t>
      </w:r>
    </w:p>
    <w:p w14:paraId="68D25D5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1A82186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931DF1">
        <w:rPr>
          <w:b/>
          <w:i/>
          <w:color w:val="000000"/>
          <w:sz w:val="22"/>
        </w:rPr>
        <w:t xml:space="preserve">C3 = </w:t>
      </w:r>
      <w:r w:rsidRPr="00931DF1">
        <w:rPr>
          <w:rFonts w:ascii="Arial" w:hAnsi="Arial" w:cs="Arial"/>
          <w:b/>
          <w:color w:val="000000"/>
        </w:rPr>
        <w:t>1</w:t>
      </w:r>
    </w:p>
    <w:p w14:paraId="030B752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5</w:t>
      </w:r>
    </w:p>
    <w:p w14:paraId="297EEC5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31DF1">
        <w:rPr>
          <w:b/>
          <w:i/>
          <w:color w:val="000000"/>
          <w:sz w:val="22"/>
        </w:rPr>
        <w:t xml:space="preserve">L = </w:t>
      </w:r>
      <w:r w:rsidRPr="00931DF1">
        <w:rPr>
          <w:rFonts w:ascii="Arial" w:hAnsi="Arial" w:cs="Arial"/>
          <w:b/>
          <w:color w:val="000000"/>
        </w:rPr>
        <w:t>1</w:t>
      </w:r>
    </w:p>
    <w:p w14:paraId="394A601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12</w:t>
      </w:r>
    </w:p>
    <w:p w14:paraId="7E4713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931DF1">
        <w:rPr>
          <w:b/>
          <w:i/>
          <w:color w:val="000000"/>
          <w:sz w:val="22"/>
        </w:rPr>
        <w:t xml:space="preserve">C7 = </w:t>
      </w:r>
      <w:r w:rsidRPr="00931DF1">
        <w:rPr>
          <w:rFonts w:ascii="Arial" w:hAnsi="Arial" w:cs="Arial"/>
          <w:b/>
          <w:color w:val="000000"/>
        </w:rPr>
        <w:t>0.01</w:t>
      </w:r>
    </w:p>
    <w:p w14:paraId="527237D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1450</w:t>
      </w:r>
    </w:p>
    <w:p w14:paraId="69E58A5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F3CB3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1C808D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931DF1">
        <w:rPr>
          <w:b/>
          <w:i/>
          <w:color w:val="000000"/>
          <w:sz w:val="22"/>
        </w:rPr>
        <w:t xml:space="preserve">C4 = </w:t>
      </w:r>
      <w:r w:rsidRPr="00931DF1">
        <w:rPr>
          <w:rFonts w:ascii="Arial" w:hAnsi="Arial" w:cs="Arial"/>
          <w:b/>
          <w:color w:val="000000"/>
        </w:rPr>
        <w:t>1.45</w:t>
      </w:r>
    </w:p>
    <w:p w14:paraId="43CE0BA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Наиболее характерная для данного района скорость ветра, м/с, </w:t>
      </w:r>
      <w:r w:rsidRPr="00931DF1">
        <w:rPr>
          <w:b/>
          <w:i/>
          <w:color w:val="000000"/>
          <w:sz w:val="22"/>
        </w:rPr>
        <w:t xml:space="preserve">V1 = </w:t>
      </w:r>
      <w:r w:rsidRPr="00931DF1">
        <w:rPr>
          <w:rFonts w:ascii="Arial" w:hAnsi="Arial" w:cs="Arial"/>
          <w:b/>
          <w:color w:val="000000"/>
        </w:rPr>
        <w:t>5</w:t>
      </w:r>
    </w:p>
    <w:p w14:paraId="0215807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31DF1">
        <w:rPr>
          <w:b/>
          <w:i/>
          <w:color w:val="000000"/>
          <w:sz w:val="22"/>
        </w:rPr>
        <w:t xml:space="preserve">V2 = </w:t>
      </w:r>
      <w:r w:rsidRPr="00931DF1">
        <w:rPr>
          <w:rFonts w:ascii="Arial" w:hAnsi="Arial" w:cs="Arial"/>
          <w:b/>
          <w:color w:val="000000"/>
        </w:rPr>
        <w:t>20</w:t>
      </w:r>
    </w:p>
    <w:p w14:paraId="19AFCD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31DF1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5.27</w:t>
      </w:r>
    </w:p>
    <w:p w14:paraId="425CD7F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931DF1">
        <w:rPr>
          <w:b/>
          <w:i/>
          <w:color w:val="000000"/>
          <w:sz w:val="22"/>
        </w:rPr>
        <w:t xml:space="preserve">C5 = </w:t>
      </w:r>
      <w:r w:rsidRPr="00931DF1">
        <w:rPr>
          <w:rFonts w:ascii="Arial" w:hAnsi="Arial" w:cs="Arial"/>
          <w:b/>
          <w:color w:val="000000"/>
        </w:rPr>
        <w:t>1.26</w:t>
      </w:r>
    </w:p>
    <w:p w14:paraId="674594F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20</w:t>
      </w:r>
    </w:p>
    <w:p w14:paraId="1B95352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4E04734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7B3C65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7D8288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931DF1">
        <w:rPr>
          <w:b/>
          <w:i/>
          <w:color w:val="000000"/>
          <w:sz w:val="22"/>
        </w:rPr>
        <w:t xml:space="preserve">K5M = </w:t>
      </w:r>
      <w:r w:rsidRPr="00931DF1">
        <w:rPr>
          <w:rFonts w:ascii="Arial" w:hAnsi="Arial" w:cs="Arial"/>
          <w:b/>
          <w:color w:val="000000"/>
        </w:rPr>
        <w:t>0.8</w:t>
      </w:r>
    </w:p>
    <w:p w14:paraId="7A36A03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3E74DF1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3573DAC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184759D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4222F28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857B9C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61AF93A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485EB6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(C1 · C2 · C3 · K5 · C7 · N · L · Q1 / 3600 + C4 · C5 · K5M · Q · S · N1) = </w:t>
      </w:r>
      <w:r w:rsidRPr="00931DF1">
        <w:rPr>
          <w:b/>
          <w:color w:val="000000"/>
        </w:rPr>
        <w:t xml:space="preserve">0.4 · (1.9 · 2 · 1 · 0.8 · 0.01 · 12 · 1 · 1450 / 3600 + 1.45 · 1.26 · 0.8 · 0.002 · 20 · 5) = </w:t>
      </w:r>
      <w:r w:rsidRPr="00931DF1">
        <w:rPr>
          <w:rFonts w:ascii="Arial" w:hAnsi="Arial" w:cs="Arial"/>
          <w:b/>
          <w:color w:val="000000"/>
        </w:rPr>
        <w:t>0.1757</w:t>
      </w:r>
    </w:p>
    <w:p w14:paraId="2A48D0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0.0864 · G · (365-(TSP + TD)) = </w:t>
      </w:r>
      <w:r w:rsidRPr="00931DF1">
        <w:rPr>
          <w:b/>
          <w:color w:val="000000"/>
        </w:rPr>
        <w:t xml:space="preserve">0.0864 · 0.1757 · (365-(60 + 60)) = </w:t>
      </w:r>
      <w:r w:rsidRPr="00931DF1">
        <w:rPr>
          <w:rFonts w:ascii="Arial" w:hAnsi="Arial" w:cs="Arial"/>
          <w:b/>
          <w:color w:val="000000"/>
        </w:rPr>
        <w:t>3.72</w:t>
      </w:r>
    </w:p>
    <w:p w14:paraId="7BBF61A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B1F90E1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2CDAEA8C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DFE4" w14:textId="6564CF0E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E02F" w14:textId="67682FE3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20F3" w14:textId="2302159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D4C2" w14:textId="2202506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35E094F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439E" w14:textId="03BF1B0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F996" w14:textId="557B97F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CCA0" w14:textId="01824EE1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0DDC" w14:textId="7F18C748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3.72</w:t>
            </w:r>
          </w:p>
        </w:tc>
      </w:tr>
    </w:tbl>
    <w:p w14:paraId="62DF6669" w14:textId="74A2022D" w:rsidR="00931DF1" w:rsidRPr="00931DF1" w:rsidRDefault="00931DF1" w:rsidP="00931DF1">
      <w:pPr>
        <w:rPr>
          <w:color w:val="000000"/>
          <w:sz w:val="22"/>
        </w:rPr>
      </w:pPr>
    </w:p>
    <w:p w14:paraId="21304F6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00D1986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3FCA69E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FE0B12F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BD8AC85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2B7327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9BBA81" w14:textId="185D6D23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5D38B99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04ED62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2352755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20FA430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2278D4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EF089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C9473A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4639C8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6C0E289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4353F1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BBB3AD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51BDC3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0372B3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AA28AF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A6AC8A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19D9DA0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CFE779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356C85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B59443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E3990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2DA2E0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81D1C3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0DA86F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6D5F34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540A7F8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4BF5AA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3A17DCE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7419E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4B507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49BF1C8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432E475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5843E06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032200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7C5ADC5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198</w:t>
      </w:r>
    </w:p>
    <w:p w14:paraId="7765FA6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1686300</w:t>
      </w:r>
    </w:p>
    <w:p w14:paraId="7AC770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341B77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77CABA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198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0.1478</w:t>
      </w:r>
    </w:p>
    <w:p w14:paraId="6D08D4E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0.1 · 1 · 0.7 · 1686300 · (1-0.8) = </w:t>
      </w:r>
      <w:r w:rsidRPr="00931DF1">
        <w:rPr>
          <w:rFonts w:ascii="Arial" w:hAnsi="Arial" w:cs="Arial"/>
          <w:b/>
          <w:color w:val="000000"/>
        </w:rPr>
        <w:t>2.72</w:t>
      </w:r>
    </w:p>
    <w:p w14:paraId="7117FE9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B9A17F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0.1478</w:t>
      </w:r>
    </w:p>
    <w:p w14:paraId="195D8A1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+ 2.72 = </w:t>
      </w:r>
      <w:r w:rsidRPr="00931DF1">
        <w:rPr>
          <w:rFonts w:ascii="Arial" w:hAnsi="Arial" w:cs="Arial"/>
          <w:b/>
          <w:color w:val="000000"/>
        </w:rPr>
        <w:t>2.72</w:t>
      </w:r>
    </w:p>
    <w:p w14:paraId="608C092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29B9EC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836203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6BEA1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A52401A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0D1AA4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A1652E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2F5B79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AF88FD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62E20E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30F8564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5FBD1CD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ADC429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23C81EA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08F1D85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2618FB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CD7329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31F6A5E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4DEE6FD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131000</w:t>
      </w:r>
    </w:p>
    <w:p w14:paraId="6AEE81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3869219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6279A3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0F9BD63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7AEFA5C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0CA132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C63672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0.1 · 0.002 · 131000 · (1-0.8) = </w:t>
      </w:r>
      <w:r w:rsidRPr="00931DF1">
        <w:rPr>
          <w:rFonts w:ascii="Arial" w:hAnsi="Arial" w:cs="Arial"/>
          <w:b/>
          <w:color w:val="000000"/>
        </w:rPr>
        <w:t>12.16</w:t>
      </w:r>
    </w:p>
    <w:p w14:paraId="2C9B2B0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0.1 · 0.002 · 131000 · (365-(60 + 60)) · (1-0.8) = </w:t>
      </w:r>
      <w:r w:rsidRPr="00931DF1">
        <w:rPr>
          <w:rFonts w:ascii="Arial" w:hAnsi="Arial" w:cs="Arial"/>
          <w:b/>
          <w:color w:val="000000"/>
        </w:rPr>
        <w:t>154.4</w:t>
      </w:r>
    </w:p>
    <w:p w14:paraId="7CB95E2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0.1478 + 12.16 = </w:t>
      </w:r>
      <w:r w:rsidRPr="00931DF1">
        <w:rPr>
          <w:rFonts w:ascii="Arial" w:hAnsi="Arial" w:cs="Arial"/>
          <w:b/>
          <w:color w:val="000000"/>
        </w:rPr>
        <w:t>12.3</w:t>
      </w:r>
    </w:p>
    <w:p w14:paraId="0BEE648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2.72 + 154.4 = </w:t>
      </w:r>
      <w:r w:rsidRPr="00931DF1">
        <w:rPr>
          <w:rFonts w:ascii="Arial" w:hAnsi="Arial" w:cs="Arial"/>
          <w:b/>
          <w:color w:val="000000"/>
        </w:rPr>
        <w:t>157.1</w:t>
      </w:r>
    </w:p>
    <w:p w14:paraId="00B1B08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593A1C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3F1210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157.1 = </w:t>
      </w:r>
      <w:r w:rsidRPr="00931DF1">
        <w:rPr>
          <w:rFonts w:ascii="Arial" w:hAnsi="Arial" w:cs="Arial"/>
          <w:b/>
          <w:color w:val="000000"/>
        </w:rPr>
        <w:t>62.8</w:t>
      </w:r>
    </w:p>
    <w:p w14:paraId="6AEAD7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12.3 = </w:t>
      </w:r>
      <w:r w:rsidRPr="00931DF1">
        <w:rPr>
          <w:rFonts w:ascii="Arial" w:hAnsi="Arial" w:cs="Arial"/>
          <w:b/>
          <w:color w:val="000000"/>
        </w:rPr>
        <w:t>4.92</w:t>
      </w:r>
    </w:p>
    <w:p w14:paraId="40883E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04641A1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3148A0FD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7968" w14:textId="4A54D031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0CC" w14:textId="32C3D02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C8E1" w14:textId="1D16292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5779" w14:textId="7635E96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01609F59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5758" w14:textId="72CDBAA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C015" w14:textId="597F522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BBE0" w14:textId="04802067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4.92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3679" w14:textId="4267CEA8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62.8</w:t>
            </w:r>
          </w:p>
        </w:tc>
      </w:tr>
    </w:tbl>
    <w:p w14:paraId="063A68D2" w14:textId="236FE890" w:rsidR="00931DF1" w:rsidRPr="00931DF1" w:rsidRDefault="00931DF1" w:rsidP="00931DF1">
      <w:pPr>
        <w:rPr>
          <w:color w:val="000000"/>
          <w:sz w:val="22"/>
        </w:rPr>
      </w:pPr>
    </w:p>
    <w:p w14:paraId="6E38A39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F01F8EF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3B387BE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97710B2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88F33D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56A5DA1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279AC97" w14:textId="0C357BFD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62BF527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3FF8A6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>Источник загрязнения: 6025</w:t>
      </w:r>
    </w:p>
    <w:p w14:paraId="4B9E5EC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51E2D62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4A4FBC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A09CC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969B0F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B234C7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785FA54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FD66D1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779F5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8A989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836370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BE1252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ACC00D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3AC8245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F743329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DDC610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AE841E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16F3DA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5BFC8B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7B66A0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1E151FF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542AA7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546F33C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7E8FD11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589FB3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435C73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DAE78B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46F582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65E18C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423F1D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0CF1D6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1E46C36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85</w:t>
      </w:r>
    </w:p>
    <w:p w14:paraId="576690E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722700</w:t>
      </w:r>
    </w:p>
    <w:p w14:paraId="684FF9F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4E0F586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7297F0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85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0.0635</w:t>
      </w:r>
    </w:p>
    <w:p w14:paraId="59ADFE1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0.1 · 1 · 0.7 · 722700 · (1-0.8) = </w:t>
      </w:r>
      <w:r w:rsidRPr="00931DF1">
        <w:rPr>
          <w:rFonts w:ascii="Arial" w:hAnsi="Arial" w:cs="Arial"/>
          <w:b/>
          <w:color w:val="000000"/>
        </w:rPr>
        <w:t>1.166</w:t>
      </w:r>
    </w:p>
    <w:p w14:paraId="49429A6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C6A9BF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0.0635</w:t>
      </w:r>
    </w:p>
    <w:p w14:paraId="386F7BD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+ 1.166 = </w:t>
      </w:r>
      <w:r w:rsidRPr="00931DF1">
        <w:rPr>
          <w:rFonts w:ascii="Arial" w:hAnsi="Arial" w:cs="Arial"/>
          <w:b/>
          <w:color w:val="000000"/>
        </w:rPr>
        <w:t>1.166</w:t>
      </w:r>
    </w:p>
    <w:p w14:paraId="138E4EF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CCD1F0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BACFFF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07F7F4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CF2566A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137B8F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251BE4E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184F28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D2712A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FBFFD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5274017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687297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538E819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1E5ADA0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1FB3A48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59E827D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2998D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664E94D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553347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44000</w:t>
      </w:r>
    </w:p>
    <w:p w14:paraId="4F19AE7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6C64E11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1A6B554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51104C6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4B55808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0CE9B97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5B1E8AF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0.1 · 0.002 · 44000 · (1-0.8) = </w:t>
      </w:r>
      <w:r w:rsidRPr="00931DF1">
        <w:rPr>
          <w:rFonts w:ascii="Arial" w:hAnsi="Arial" w:cs="Arial"/>
          <w:b/>
          <w:color w:val="000000"/>
        </w:rPr>
        <w:t>4.08</w:t>
      </w:r>
    </w:p>
    <w:p w14:paraId="0BC63B7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0.1 · 0.002 · 44000 · (365-(60 + 60)) · (1-0.8) = </w:t>
      </w:r>
      <w:r w:rsidRPr="00931DF1">
        <w:rPr>
          <w:rFonts w:ascii="Arial" w:hAnsi="Arial" w:cs="Arial"/>
          <w:b/>
          <w:color w:val="000000"/>
        </w:rPr>
        <w:t>51.9</w:t>
      </w:r>
    </w:p>
    <w:p w14:paraId="2FF6D78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0.0635 + 4.08 = </w:t>
      </w:r>
      <w:r w:rsidRPr="00931DF1">
        <w:rPr>
          <w:rFonts w:ascii="Arial" w:hAnsi="Arial" w:cs="Arial"/>
          <w:b/>
          <w:color w:val="000000"/>
        </w:rPr>
        <w:t>4.14</w:t>
      </w:r>
    </w:p>
    <w:p w14:paraId="09B4430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1.166 + 51.9 = </w:t>
      </w:r>
      <w:r w:rsidRPr="00931DF1">
        <w:rPr>
          <w:rFonts w:ascii="Arial" w:hAnsi="Arial" w:cs="Arial"/>
          <w:b/>
          <w:color w:val="000000"/>
        </w:rPr>
        <w:t>53.1</w:t>
      </w:r>
    </w:p>
    <w:p w14:paraId="1A3E284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9DDB04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AABC7D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53.1 = </w:t>
      </w:r>
      <w:r w:rsidRPr="00931DF1">
        <w:rPr>
          <w:rFonts w:ascii="Arial" w:hAnsi="Arial" w:cs="Arial"/>
          <w:b/>
          <w:color w:val="000000"/>
        </w:rPr>
        <w:t>21.24</w:t>
      </w:r>
    </w:p>
    <w:p w14:paraId="03C13F4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4.14 = </w:t>
      </w:r>
      <w:r w:rsidRPr="00931DF1">
        <w:rPr>
          <w:rFonts w:ascii="Arial" w:hAnsi="Arial" w:cs="Arial"/>
          <w:b/>
          <w:color w:val="000000"/>
        </w:rPr>
        <w:t>1.656</w:t>
      </w:r>
    </w:p>
    <w:p w14:paraId="702D957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B276BC6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358D1475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2AD" w14:textId="0056AA2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7945" w14:textId="17CAE90C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55A2" w14:textId="5E5B3864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1493" w14:textId="6C8F4406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7175558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8CD0" w14:textId="3D60479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DF9A" w14:textId="31A70A0E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0131" w14:textId="70397647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A485" w14:textId="677B6EA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21.24</w:t>
            </w:r>
          </w:p>
        </w:tc>
      </w:tr>
    </w:tbl>
    <w:p w14:paraId="17399483" w14:textId="055146C1" w:rsidR="00931DF1" w:rsidRPr="00931DF1" w:rsidRDefault="00931DF1" w:rsidP="00931DF1">
      <w:pPr>
        <w:rPr>
          <w:color w:val="000000"/>
          <w:sz w:val="22"/>
        </w:rPr>
      </w:pPr>
    </w:p>
    <w:p w14:paraId="4A0A4BE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B798535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666C6B7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6418E11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6E95C378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6BA402D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CFD8184" w14:textId="56CD014F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03451C3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C87C48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3303CB5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4876563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DFA1CB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6529FB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E04060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C033E6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22CEA04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229B35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43B5F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9E2E11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2842AD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2CA076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59FA0F5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5FABC8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1D30092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0DDE34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E60637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DD4E57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32F3C8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973C6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02AC4C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58BD9AB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29B3FE8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197D38E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29FA9AD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7F85B13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253C21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74BDA58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5B019C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5E671D3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6D7E8E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797</w:t>
      </w:r>
    </w:p>
    <w:p w14:paraId="6D41921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6791000</w:t>
      </w:r>
    </w:p>
    <w:p w14:paraId="0D5A3B1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6778D09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BE67F1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5.95</w:t>
      </w:r>
    </w:p>
    <w:p w14:paraId="78D47ED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1 · 1 · 0.7 · 6791000 · (1-0.8) = </w:t>
      </w:r>
      <w:r w:rsidRPr="00931DF1">
        <w:rPr>
          <w:rFonts w:ascii="Arial" w:hAnsi="Arial" w:cs="Arial"/>
          <w:b/>
          <w:color w:val="000000"/>
        </w:rPr>
        <w:t>109.5</w:t>
      </w:r>
    </w:p>
    <w:p w14:paraId="475881D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32F7F6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5.95</w:t>
      </w:r>
    </w:p>
    <w:p w14:paraId="291935E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+ 109.5 = </w:t>
      </w:r>
      <w:r w:rsidRPr="00931DF1">
        <w:rPr>
          <w:rFonts w:ascii="Arial" w:hAnsi="Arial" w:cs="Arial"/>
          <w:b/>
          <w:color w:val="000000"/>
        </w:rPr>
        <w:t>109.5</w:t>
      </w:r>
    </w:p>
    <w:p w14:paraId="0736B33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657A49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EC1136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109.5 = </w:t>
      </w:r>
      <w:r w:rsidRPr="00931DF1">
        <w:rPr>
          <w:rFonts w:ascii="Arial" w:hAnsi="Arial" w:cs="Arial"/>
          <w:b/>
          <w:color w:val="000000"/>
        </w:rPr>
        <w:t>43.8</w:t>
      </w:r>
    </w:p>
    <w:p w14:paraId="5938A72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5.95 = </w:t>
      </w:r>
      <w:r w:rsidRPr="00931DF1">
        <w:rPr>
          <w:rFonts w:ascii="Arial" w:hAnsi="Arial" w:cs="Arial"/>
          <w:b/>
          <w:color w:val="000000"/>
        </w:rPr>
        <w:t>2.38</w:t>
      </w:r>
    </w:p>
    <w:p w14:paraId="2A2AB68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849A049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2ABB565E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16B9" w14:textId="6FED16D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758B" w14:textId="7591DC8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5A7E" w14:textId="77C6A160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7D7F" w14:textId="1A29DAD6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314E550E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A370" w14:textId="2521CCA9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E25E" w14:textId="1CB5295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1288" w14:textId="6CFECB8F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2.38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B1D7" w14:textId="05D42391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43.8</w:t>
            </w:r>
          </w:p>
        </w:tc>
      </w:tr>
    </w:tbl>
    <w:p w14:paraId="1A14092C" w14:textId="36651378" w:rsidR="00931DF1" w:rsidRPr="00931DF1" w:rsidRDefault="00931DF1" w:rsidP="00931DF1">
      <w:pPr>
        <w:rPr>
          <w:color w:val="000000"/>
          <w:sz w:val="22"/>
        </w:rPr>
      </w:pPr>
    </w:p>
    <w:p w14:paraId="53F87D8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9845030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0B2C997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8D2F98C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69DE93A4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28C6950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D208AC7" w14:textId="5D3CB52F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5A7D150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3F3535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32F049B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6710419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C73901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4C9DE3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F48021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262A2E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1C74F0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652142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0B607EB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B55B79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1B1A24A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3E91744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931DF1">
        <w:rPr>
          <w:b/>
          <w:i/>
          <w:color w:val="000000"/>
          <w:sz w:val="22"/>
        </w:rPr>
        <w:t xml:space="preserve">_KOLIV_ = </w:t>
      </w:r>
      <w:r w:rsidRPr="00931DF1">
        <w:rPr>
          <w:rFonts w:ascii="Arial" w:hAnsi="Arial" w:cs="Arial"/>
          <w:b/>
          <w:color w:val="000000"/>
        </w:rPr>
        <w:t>1</w:t>
      </w:r>
    </w:p>
    <w:p w14:paraId="5A33C3A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</w:t>
      </w:r>
      <w:r w:rsidRPr="00931DF1">
        <w:rPr>
          <w:b/>
          <w:i/>
          <w:color w:val="000000"/>
          <w:sz w:val="22"/>
        </w:rPr>
        <w:t xml:space="preserve">KR1 = </w:t>
      </w:r>
      <w:r w:rsidRPr="00931DF1">
        <w:rPr>
          <w:rFonts w:ascii="Arial" w:hAnsi="Arial" w:cs="Arial"/>
          <w:b/>
          <w:color w:val="000000"/>
        </w:rPr>
        <w:t>10</w:t>
      </w:r>
    </w:p>
    <w:p w14:paraId="3A9CED5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9.4</w:t>
      </w:r>
    </w:p>
    <w:p w14:paraId="4E388D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7396732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68315C5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D70AEF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42DA987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4834D40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1B499F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280C599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647523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931DF1">
        <w:rPr>
          <w:b/>
          <w:i/>
          <w:color w:val="000000"/>
          <w:sz w:val="22"/>
        </w:rPr>
        <w:t xml:space="preserve">VMAX = </w:t>
      </w:r>
      <w:r w:rsidRPr="00931DF1">
        <w:rPr>
          <w:rFonts w:ascii="Arial" w:hAnsi="Arial" w:cs="Arial"/>
          <w:b/>
          <w:color w:val="000000"/>
        </w:rPr>
        <w:t>291</w:t>
      </w:r>
    </w:p>
    <w:p w14:paraId="69F5A36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931DF1">
        <w:rPr>
          <w:b/>
          <w:i/>
          <w:color w:val="000000"/>
          <w:sz w:val="22"/>
        </w:rPr>
        <w:t xml:space="preserve">VGOD = </w:t>
      </w:r>
      <w:r w:rsidRPr="00931DF1">
        <w:rPr>
          <w:rFonts w:ascii="Arial" w:hAnsi="Arial" w:cs="Arial"/>
          <w:b/>
          <w:color w:val="000000"/>
        </w:rPr>
        <w:t>2479000</w:t>
      </w:r>
    </w:p>
    <w:p w14:paraId="7158661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213E1C7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093099B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669E43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FB955E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F301FE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_KOLIV_ · Q · VMAX · K3 · K5 · (1-NJ) / 3600 = </w:t>
      </w:r>
      <w:r w:rsidRPr="00931DF1">
        <w:rPr>
          <w:b/>
          <w:color w:val="000000"/>
        </w:rPr>
        <w:t xml:space="preserve">0.4 · 1 · 9.4 · 291 · 2 · 0.8 · (1-0.8) / 3600 = </w:t>
      </w:r>
      <w:r w:rsidRPr="00931DF1">
        <w:rPr>
          <w:rFonts w:ascii="Arial" w:hAnsi="Arial" w:cs="Arial"/>
          <w:b/>
          <w:color w:val="000000"/>
        </w:rPr>
        <w:t>0.0973</w:t>
      </w:r>
    </w:p>
    <w:p w14:paraId="5EC207F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931DF1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2479000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1.79</w:t>
      </w:r>
    </w:p>
    <w:p w14:paraId="21B5899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B1A8735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7E03BC21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17E1" w14:textId="705530A0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F319" w14:textId="0F376709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D030" w14:textId="5B786FF4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91" w14:textId="366BB98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738EDCD0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D9D5" w14:textId="4ABA0D33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B124" w14:textId="5E993E42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C070" w14:textId="37F656EC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0.0973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8D63" w14:textId="007179A0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1.79</w:t>
            </w:r>
          </w:p>
        </w:tc>
      </w:tr>
    </w:tbl>
    <w:p w14:paraId="5EA8B95C" w14:textId="1C539318" w:rsidR="00931DF1" w:rsidRPr="00931DF1" w:rsidRDefault="00931DF1" w:rsidP="00931DF1">
      <w:pPr>
        <w:rPr>
          <w:color w:val="000000"/>
          <w:sz w:val="22"/>
        </w:rPr>
      </w:pPr>
    </w:p>
    <w:p w14:paraId="4ECA1AB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94D5E20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66C54AC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97F46E1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06BA4A46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6B151AC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0D76251" w14:textId="274F547C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5400B3E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B9B2EB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3986032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6AC1E15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596432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C69B0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3527FD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BD295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1383BF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A41B71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14D403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7B5FF5A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931DF1">
        <w:rPr>
          <w:b/>
          <w:i/>
          <w:color w:val="000000"/>
          <w:sz w:val="22"/>
        </w:rPr>
        <w:t xml:space="preserve">C1 = </w:t>
      </w:r>
      <w:r w:rsidRPr="00931DF1">
        <w:rPr>
          <w:rFonts w:ascii="Arial" w:hAnsi="Arial" w:cs="Arial"/>
          <w:b/>
          <w:color w:val="000000"/>
        </w:rPr>
        <w:t>1.9</w:t>
      </w:r>
    </w:p>
    <w:p w14:paraId="2980649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1E51F73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931DF1">
        <w:rPr>
          <w:b/>
          <w:i/>
          <w:color w:val="000000"/>
          <w:sz w:val="22"/>
        </w:rPr>
        <w:t xml:space="preserve">C2 = </w:t>
      </w:r>
      <w:r w:rsidRPr="00931DF1">
        <w:rPr>
          <w:rFonts w:ascii="Arial" w:hAnsi="Arial" w:cs="Arial"/>
          <w:b/>
          <w:color w:val="000000"/>
        </w:rPr>
        <w:t>2</w:t>
      </w:r>
    </w:p>
    <w:p w14:paraId="430EC0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38636E9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931DF1">
        <w:rPr>
          <w:b/>
          <w:i/>
          <w:color w:val="000000"/>
          <w:sz w:val="22"/>
        </w:rPr>
        <w:t xml:space="preserve">C3 = </w:t>
      </w:r>
      <w:r w:rsidRPr="00931DF1">
        <w:rPr>
          <w:rFonts w:ascii="Arial" w:hAnsi="Arial" w:cs="Arial"/>
          <w:b/>
          <w:color w:val="000000"/>
        </w:rPr>
        <w:t>1</w:t>
      </w:r>
    </w:p>
    <w:p w14:paraId="2A72C68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10</w:t>
      </w:r>
    </w:p>
    <w:p w14:paraId="32B87AB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31DF1">
        <w:rPr>
          <w:b/>
          <w:i/>
          <w:color w:val="000000"/>
          <w:sz w:val="22"/>
        </w:rPr>
        <w:t xml:space="preserve">L = </w:t>
      </w:r>
      <w:r w:rsidRPr="00931DF1">
        <w:rPr>
          <w:rFonts w:ascii="Arial" w:hAnsi="Arial" w:cs="Arial"/>
          <w:b/>
          <w:color w:val="000000"/>
        </w:rPr>
        <w:t>1</w:t>
      </w:r>
    </w:p>
    <w:p w14:paraId="2419688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16</w:t>
      </w:r>
    </w:p>
    <w:p w14:paraId="74B3622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931DF1">
        <w:rPr>
          <w:b/>
          <w:i/>
          <w:color w:val="000000"/>
          <w:sz w:val="22"/>
        </w:rPr>
        <w:t xml:space="preserve">C7 = </w:t>
      </w:r>
      <w:r w:rsidRPr="00931DF1">
        <w:rPr>
          <w:rFonts w:ascii="Arial" w:hAnsi="Arial" w:cs="Arial"/>
          <w:b/>
          <w:color w:val="000000"/>
        </w:rPr>
        <w:t>0.01</w:t>
      </w:r>
    </w:p>
    <w:p w14:paraId="7BD3C74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1450</w:t>
      </w:r>
    </w:p>
    <w:p w14:paraId="13E1FAE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4107E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68DA58B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931DF1">
        <w:rPr>
          <w:b/>
          <w:i/>
          <w:color w:val="000000"/>
          <w:sz w:val="22"/>
        </w:rPr>
        <w:t xml:space="preserve">C4 = </w:t>
      </w:r>
      <w:r w:rsidRPr="00931DF1">
        <w:rPr>
          <w:rFonts w:ascii="Arial" w:hAnsi="Arial" w:cs="Arial"/>
          <w:b/>
          <w:color w:val="000000"/>
        </w:rPr>
        <w:t>1.45</w:t>
      </w:r>
    </w:p>
    <w:p w14:paraId="4E93806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931DF1">
        <w:rPr>
          <w:b/>
          <w:i/>
          <w:color w:val="000000"/>
          <w:sz w:val="22"/>
        </w:rPr>
        <w:t xml:space="preserve">V1 = </w:t>
      </w:r>
      <w:r w:rsidRPr="00931DF1">
        <w:rPr>
          <w:rFonts w:ascii="Arial" w:hAnsi="Arial" w:cs="Arial"/>
          <w:b/>
          <w:color w:val="000000"/>
        </w:rPr>
        <w:t>5</w:t>
      </w:r>
    </w:p>
    <w:p w14:paraId="4BA07F9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31DF1">
        <w:rPr>
          <w:b/>
          <w:i/>
          <w:color w:val="000000"/>
          <w:sz w:val="22"/>
        </w:rPr>
        <w:t xml:space="preserve">V2 = </w:t>
      </w:r>
      <w:r w:rsidRPr="00931DF1">
        <w:rPr>
          <w:rFonts w:ascii="Arial" w:hAnsi="Arial" w:cs="Arial"/>
          <w:b/>
          <w:color w:val="000000"/>
        </w:rPr>
        <w:t>20</w:t>
      </w:r>
    </w:p>
    <w:p w14:paraId="664E7F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31DF1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5.27</w:t>
      </w:r>
    </w:p>
    <w:p w14:paraId="6921C03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931DF1">
        <w:rPr>
          <w:b/>
          <w:i/>
          <w:color w:val="000000"/>
          <w:sz w:val="22"/>
        </w:rPr>
        <w:t xml:space="preserve">C5 = </w:t>
      </w:r>
      <w:r w:rsidRPr="00931DF1">
        <w:rPr>
          <w:rFonts w:ascii="Arial" w:hAnsi="Arial" w:cs="Arial"/>
          <w:b/>
          <w:color w:val="000000"/>
        </w:rPr>
        <w:t>1.26</w:t>
      </w:r>
    </w:p>
    <w:p w14:paraId="0A12CEE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20</w:t>
      </w:r>
    </w:p>
    <w:p w14:paraId="077DF40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445985D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22857B9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20E22E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931DF1">
        <w:rPr>
          <w:b/>
          <w:i/>
          <w:color w:val="000000"/>
          <w:sz w:val="22"/>
        </w:rPr>
        <w:t xml:space="preserve">K5M = </w:t>
      </w:r>
      <w:r w:rsidRPr="00931DF1">
        <w:rPr>
          <w:rFonts w:ascii="Arial" w:hAnsi="Arial" w:cs="Arial"/>
          <w:b/>
          <w:color w:val="000000"/>
        </w:rPr>
        <w:t>0.8</w:t>
      </w:r>
    </w:p>
    <w:p w14:paraId="2365030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15968EE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480200A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173994F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1AF0F48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05405C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6B9A4FE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0678C6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(C1 · C2 · C3 · K5 · C7 · N · L · Q1 / 3600 + C4 · C5 · K5M · Q · S · N1) = </w:t>
      </w:r>
      <w:r w:rsidRPr="00931DF1">
        <w:rPr>
          <w:b/>
          <w:color w:val="000000"/>
        </w:rPr>
        <w:t xml:space="preserve">0.4 · (1.9 · 2 · 1 · 0.8 · 0.01 · 16 · 1 · 1450 / 3600 + 1.45 · 1.26 · 0.8 · 0.002 · 20 · 10) = </w:t>
      </w:r>
      <w:r w:rsidRPr="00931DF1">
        <w:rPr>
          <w:rFonts w:ascii="Arial" w:hAnsi="Arial" w:cs="Arial"/>
          <w:b/>
          <w:color w:val="000000"/>
        </w:rPr>
        <w:t>0.312</w:t>
      </w:r>
    </w:p>
    <w:p w14:paraId="3FD4777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0.0864 · G · (365-(TSP + TD)) = </w:t>
      </w:r>
      <w:r w:rsidRPr="00931DF1">
        <w:rPr>
          <w:b/>
          <w:color w:val="000000"/>
        </w:rPr>
        <w:t xml:space="preserve">0.0864 · 0.312 · (365-(60 + 60)) = </w:t>
      </w:r>
      <w:r w:rsidRPr="00931DF1">
        <w:rPr>
          <w:rFonts w:ascii="Arial" w:hAnsi="Arial" w:cs="Arial"/>
          <w:b/>
          <w:color w:val="000000"/>
        </w:rPr>
        <w:t>6.6</w:t>
      </w:r>
    </w:p>
    <w:p w14:paraId="44183A8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CEBAE1D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7FB1395B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630F" w14:textId="4CF2502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031A" w14:textId="06FA620F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CF52" w14:textId="4E90842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2C37" w14:textId="192AE0E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78F26152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8952" w14:textId="058C8E7D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D7D9" w14:textId="7C43031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5721" w14:textId="31DA4D3E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A68C6" w14:textId="1ED20CE1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6.6</w:t>
            </w:r>
          </w:p>
        </w:tc>
      </w:tr>
    </w:tbl>
    <w:p w14:paraId="4D3EBA63" w14:textId="7B44E6E8" w:rsidR="00931DF1" w:rsidRPr="00931DF1" w:rsidRDefault="00931DF1" w:rsidP="00931DF1">
      <w:pPr>
        <w:rPr>
          <w:color w:val="000000"/>
          <w:sz w:val="22"/>
        </w:rPr>
      </w:pPr>
    </w:p>
    <w:p w14:paraId="33987D5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0FBA48E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02DBB20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652C45B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A93B68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3F8DFF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6EBC047" w14:textId="767014F8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210E7CC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5E4158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1CA3DD9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018E54F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99A277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80842D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5B2B6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A31B48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4281FC8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5A708D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DA63D0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19C891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9E94FA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0D1302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7C56620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005FA50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8293F72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A143F6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70E6C76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171414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55104A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7F04B1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1CFE384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28D6A7A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4A4A906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22A2633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3338DC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20C3E6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89BDC4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01563A0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7F590D8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3058829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7C66731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3644484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279</w:t>
      </w:r>
    </w:p>
    <w:p w14:paraId="6CCDE9B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2376850</w:t>
      </w:r>
    </w:p>
    <w:p w14:paraId="1576BE2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5DECE52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D2B7FD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279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0.2083</w:t>
      </w:r>
    </w:p>
    <w:p w14:paraId="5F562FF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0.1 · 1 · 0.7 · 2376850 · (1-0.8) = </w:t>
      </w:r>
      <w:r w:rsidRPr="00931DF1">
        <w:rPr>
          <w:rFonts w:ascii="Arial" w:hAnsi="Arial" w:cs="Arial"/>
          <w:b/>
          <w:color w:val="000000"/>
        </w:rPr>
        <w:t>3.83</w:t>
      </w:r>
    </w:p>
    <w:p w14:paraId="77116AA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63A39D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0.2083</w:t>
      </w:r>
    </w:p>
    <w:p w14:paraId="3F3BACE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+ 3.83 = </w:t>
      </w:r>
      <w:r w:rsidRPr="00931DF1">
        <w:rPr>
          <w:rFonts w:ascii="Arial" w:hAnsi="Arial" w:cs="Arial"/>
          <w:b/>
          <w:color w:val="000000"/>
        </w:rPr>
        <w:t>3.83</w:t>
      </w:r>
    </w:p>
    <w:p w14:paraId="63A79D4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23A811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6D12CF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3.83 = </w:t>
      </w:r>
      <w:r w:rsidRPr="00931DF1">
        <w:rPr>
          <w:rFonts w:ascii="Arial" w:hAnsi="Arial" w:cs="Arial"/>
          <w:b/>
          <w:color w:val="000000"/>
        </w:rPr>
        <w:t>1.532</w:t>
      </w:r>
    </w:p>
    <w:p w14:paraId="1B82F96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0.2083 = </w:t>
      </w:r>
      <w:r w:rsidRPr="00931DF1">
        <w:rPr>
          <w:rFonts w:ascii="Arial" w:hAnsi="Arial" w:cs="Arial"/>
          <w:b/>
          <w:color w:val="000000"/>
        </w:rPr>
        <w:t>0.0833</w:t>
      </w:r>
    </w:p>
    <w:p w14:paraId="643573F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D99EF85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3A9E67EE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AE9" w14:textId="6A05F33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B294" w14:textId="014FA7EC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D439" w14:textId="67E9CBA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5D4E" w14:textId="0F365AA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54B36C8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A0DF" w14:textId="02587A0D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4A8C" w14:textId="174EFEDF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DE44" w14:textId="4C9462B1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0.0833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7E7E" w14:textId="739AFB30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1.532</w:t>
            </w:r>
          </w:p>
        </w:tc>
      </w:tr>
    </w:tbl>
    <w:p w14:paraId="1D5B43F3" w14:textId="1BA346F1" w:rsidR="00931DF1" w:rsidRPr="00931DF1" w:rsidRDefault="00931DF1" w:rsidP="00931DF1">
      <w:pPr>
        <w:rPr>
          <w:color w:val="000000"/>
          <w:sz w:val="22"/>
        </w:rPr>
      </w:pPr>
    </w:p>
    <w:p w14:paraId="6FCAC94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10937ED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2A89681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42D913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34188811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302FF24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BF154A1" w14:textId="17AD2738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495A4E4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B97A0F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7F45C7F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59AEF17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5B6EDF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30057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DC7727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A58749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070F3C2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75A970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3D836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5ECBCB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FA5514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A17438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3290B11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5BEC928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FAB74E5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202242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595A3D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93CC0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595387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2D604C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4AEA44B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017FCF9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2EC5FDC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652D51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59E3D4B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854AA2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742B0D1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4464E40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317B34D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41906C6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772EC9F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279</w:t>
      </w:r>
    </w:p>
    <w:p w14:paraId="6D04C3A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2376850</w:t>
      </w:r>
    </w:p>
    <w:p w14:paraId="264E677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6B8B0D8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318C17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279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2.083</w:t>
      </w:r>
    </w:p>
    <w:p w14:paraId="6628C72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1 · 1 · 0.7 · 2376850 · (1-0.8) = </w:t>
      </w:r>
      <w:r w:rsidRPr="00931DF1">
        <w:rPr>
          <w:rFonts w:ascii="Arial" w:hAnsi="Arial" w:cs="Arial"/>
          <w:b/>
          <w:color w:val="000000"/>
        </w:rPr>
        <w:t>38.3</w:t>
      </w:r>
    </w:p>
    <w:p w14:paraId="0873F3D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17041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2.083</w:t>
      </w:r>
    </w:p>
    <w:p w14:paraId="3B83376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+ 38.3 = </w:t>
      </w:r>
      <w:r w:rsidRPr="00931DF1">
        <w:rPr>
          <w:rFonts w:ascii="Arial" w:hAnsi="Arial" w:cs="Arial"/>
          <w:b/>
          <w:color w:val="000000"/>
        </w:rPr>
        <w:t>38.3</w:t>
      </w:r>
    </w:p>
    <w:p w14:paraId="3F0446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98B6DA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6847ED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38.3 = </w:t>
      </w:r>
      <w:r w:rsidRPr="00931DF1">
        <w:rPr>
          <w:rFonts w:ascii="Arial" w:hAnsi="Arial" w:cs="Arial"/>
          <w:b/>
          <w:color w:val="000000"/>
        </w:rPr>
        <w:t>15.32</w:t>
      </w:r>
    </w:p>
    <w:p w14:paraId="304EFA0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2.083 = </w:t>
      </w:r>
      <w:r w:rsidRPr="00931DF1">
        <w:rPr>
          <w:rFonts w:ascii="Arial" w:hAnsi="Arial" w:cs="Arial"/>
          <w:b/>
          <w:color w:val="000000"/>
        </w:rPr>
        <w:t>0.833</w:t>
      </w:r>
    </w:p>
    <w:p w14:paraId="6F3A6EE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44AC87D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42E7FA08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37D" w14:textId="586FCEDC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A0DD" w14:textId="545FB27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F895" w14:textId="764EC304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2BBE" w14:textId="469C625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0115586B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8930" w14:textId="2AEDC0C9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CBA2" w14:textId="7E09B689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CD7C" w14:textId="55AC911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DA67" w14:textId="58478742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15.32</w:t>
            </w:r>
          </w:p>
        </w:tc>
      </w:tr>
    </w:tbl>
    <w:p w14:paraId="61E5519B" w14:textId="4B1CCFA2" w:rsidR="00931DF1" w:rsidRPr="00931DF1" w:rsidRDefault="00931DF1" w:rsidP="00931DF1">
      <w:pPr>
        <w:rPr>
          <w:color w:val="000000"/>
          <w:sz w:val="22"/>
        </w:rPr>
      </w:pPr>
    </w:p>
    <w:p w14:paraId="4703F22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5E322FA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7631A70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5867A6C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07C7E305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789AFC2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1EA2592" w14:textId="1D3433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0D38E74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4DD2F1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4A90608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175F674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216E4B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88B082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785F5C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A21A1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0FB089E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9CBC76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448FA5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59B953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2ED2B6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E8BB2E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333A87A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EF95B0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66DBDC9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FE26AC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4B7705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E49B44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616B67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6CAAD95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337D120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474D98C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2CF2B2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61AAA9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48B57B0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365050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5EF350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411000</w:t>
      </w:r>
    </w:p>
    <w:p w14:paraId="754D498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273351E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3C9824C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4B08343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1EAA3C7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1FF6BCE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30F8D0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0.1 · 0.002 · 411000 · (1-0.8) = </w:t>
      </w:r>
      <w:r w:rsidRPr="00931DF1">
        <w:rPr>
          <w:rFonts w:ascii="Arial" w:hAnsi="Arial" w:cs="Arial"/>
          <w:b/>
          <w:color w:val="000000"/>
        </w:rPr>
        <w:t>38.14</w:t>
      </w:r>
    </w:p>
    <w:p w14:paraId="563BA1B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0.1 · 0.002 · 411000 · (365-(60 + 60)) · (1-0.8) = </w:t>
      </w:r>
      <w:r w:rsidRPr="00931DF1">
        <w:rPr>
          <w:rFonts w:ascii="Arial" w:hAnsi="Arial" w:cs="Arial"/>
          <w:b/>
          <w:color w:val="000000"/>
        </w:rPr>
        <w:t>484.4</w:t>
      </w:r>
    </w:p>
    <w:p w14:paraId="665024B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 + 38.14 = </w:t>
      </w:r>
      <w:r w:rsidRPr="00931DF1">
        <w:rPr>
          <w:rFonts w:ascii="Arial" w:hAnsi="Arial" w:cs="Arial"/>
          <w:b/>
          <w:color w:val="000000"/>
        </w:rPr>
        <w:t>38.14</w:t>
      </w:r>
    </w:p>
    <w:p w14:paraId="5D22A3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+ 484.4 = </w:t>
      </w:r>
      <w:r w:rsidRPr="00931DF1">
        <w:rPr>
          <w:rFonts w:ascii="Arial" w:hAnsi="Arial" w:cs="Arial"/>
          <w:b/>
          <w:color w:val="000000"/>
        </w:rPr>
        <w:t>484.4</w:t>
      </w:r>
    </w:p>
    <w:p w14:paraId="0515D06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030B00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EF7EC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484.4 = </w:t>
      </w:r>
      <w:r w:rsidRPr="00931DF1">
        <w:rPr>
          <w:rFonts w:ascii="Arial" w:hAnsi="Arial" w:cs="Arial"/>
          <w:b/>
          <w:color w:val="000000"/>
        </w:rPr>
        <w:t>193.8</w:t>
      </w:r>
    </w:p>
    <w:p w14:paraId="5C45487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38.14 = </w:t>
      </w:r>
      <w:r w:rsidRPr="00931DF1">
        <w:rPr>
          <w:rFonts w:ascii="Arial" w:hAnsi="Arial" w:cs="Arial"/>
          <w:b/>
          <w:color w:val="000000"/>
        </w:rPr>
        <w:t>15.26</w:t>
      </w:r>
    </w:p>
    <w:p w14:paraId="5C847A1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2077D84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0C3FEC2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0C98" w14:textId="0B52D7C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EDFF" w14:textId="042CB7B3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341D" w14:textId="42900FA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2CA2" w14:textId="2BB5CB1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66032256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44EE" w14:textId="21493B20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16BC" w14:textId="116DF419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ED94" w14:textId="423A22C5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4B50" w14:textId="4B54C88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193.8</w:t>
            </w:r>
          </w:p>
        </w:tc>
      </w:tr>
    </w:tbl>
    <w:p w14:paraId="2B565FD5" w14:textId="0E9E4255" w:rsidR="00931DF1" w:rsidRPr="00931DF1" w:rsidRDefault="00931DF1" w:rsidP="00931DF1">
      <w:pPr>
        <w:rPr>
          <w:color w:val="000000"/>
          <w:sz w:val="22"/>
        </w:rPr>
      </w:pPr>
    </w:p>
    <w:p w14:paraId="1302752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F25429A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1239877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7C272DC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06B9B26B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681EE53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B367DB2" w14:textId="062015BE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75760B3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7D9D9C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009265D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7A794BD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8D0D0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9C2B61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144361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30B96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617F695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50A41D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50026A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1B23D3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E9A3B7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41F06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3C02F1D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4E67C77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598BC6A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9544C5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DF31A9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C75699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D9DBB1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302399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39C1A26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1F3D1F7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00D80CD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460C8B1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0A33F86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5E50D78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67BBF8B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7B4EA54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0E44BF9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4E0CD74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1AAAE9A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31DF1">
        <w:rPr>
          <w:b/>
          <w:i/>
          <w:color w:val="000000"/>
          <w:sz w:val="22"/>
        </w:rPr>
        <w:t xml:space="preserve">K9 = </w:t>
      </w:r>
      <w:r w:rsidRPr="00931DF1">
        <w:rPr>
          <w:rFonts w:ascii="Arial" w:hAnsi="Arial" w:cs="Arial"/>
          <w:b/>
          <w:color w:val="000000"/>
        </w:rPr>
        <w:t>0.1</w:t>
      </w:r>
    </w:p>
    <w:p w14:paraId="06EBDE5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518.1</w:t>
      </w:r>
    </w:p>
    <w:p w14:paraId="6B55F9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4414150</w:t>
      </w:r>
    </w:p>
    <w:p w14:paraId="7F37444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51DB2CD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7E1594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518.1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0.387</w:t>
      </w:r>
    </w:p>
    <w:p w14:paraId="4D823F0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0.1 · 1 · 0.7 · 4414150 · (1-0.8) = </w:t>
      </w:r>
      <w:r w:rsidRPr="00931DF1">
        <w:rPr>
          <w:rFonts w:ascii="Arial" w:hAnsi="Arial" w:cs="Arial"/>
          <w:b/>
          <w:color w:val="000000"/>
        </w:rPr>
        <w:t>7.12</w:t>
      </w:r>
    </w:p>
    <w:p w14:paraId="6CEE47D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14DA0B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0.387</w:t>
      </w:r>
    </w:p>
    <w:p w14:paraId="3A7189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+ 7.12 = </w:t>
      </w:r>
      <w:r w:rsidRPr="00931DF1">
        <w:rPr>
          <w:rFonts w:ascii="Arial" w:hAnsi="Arial" w:cs="Arial"/>
          <w:b/>
          <w:color w:val="000000"/>
        </w:rPr>
        <w:t>7.12</w:t>
      </w:r>
    </w:p>
    <w:p w14:paraId="79074E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6EA31F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4990BF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7.12 = </w:t>
      </w:r>
      <w:r w:rsidRPr="00931DF1">
        <w:rPr>
          <w:rFonts w:ascii="Arial" w:hAnsi="Arial" w:cs="Arial"/>
          <w:b/>
          <w:color w:val="000000"/>
        </w:rPr>
        <w:t>2.85</w:t>
      </w:r>
    </w:p>
    <w:p w14:paraId="7D473BF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0.387 = </w:t>
      </w:r>
      <w:r w:rsidRPr="00931DF1">
        <w:rPr>
          <w:rFonts w:ascii="Arial" w:hAnsi="Arial" w:cs="Arial"/>
          <w:b/>
          <w:color w:val="000000"/>
        </w:rPr>
        <w:t>0.1548</w:t>
      </w:r>
    </w:p>
    <w:p w14:paraId="6CEEE66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F3C14B1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25341CF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16E6" w14:textId="5B493AD3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24AF" w14:textId="2362A8D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3115" w14:textId="1AF4011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AE80" w14:textId="1DD9D586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2E7B370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FD99" w14:textId="47FBF3FE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B9C9" w14:textId="27CC444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40BE" w14:textId="6264D61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0.1548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8201" w14:textId="517669A7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2.85</w:t>
            </w:r>
          </w:p>
        </w:tc>
      </w:tr>
    </w:tbl>
    <w:p w14:paraId="68637571" w14:textId="46C00D13" w:rsidR="00931DF1" w:rsidRPr="00931DF1" w:rsidRDefault="00931DF1" w:rsidP="00931DF1">
      <w:pPr>
        <w:rPr>
          <w:color w:val="000000"/>
          <w:sz w:val="22"/>
        </w:rPr>
      </w:pPr>
    </w:p>
    <w:p w14:paraId="1A60175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E13DDCE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0D79D0CE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2637587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2F7E0B6" w14:textId="4084EB34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42BF674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17CCA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744939A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6A497B2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B8EC2F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D9FE46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7F62F3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A34164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0EAC6BA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C19E52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3F65F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698745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C5390F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>Материал: Песчано-гравийная смесь (ПГС)</w:t>
      </w:r>
    </w:p>
    <w:p w14:paraId="0836A0F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2E60ED7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2E5D571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7918D9E1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07EB81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1B46C7E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317D7F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CDAEF9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5C825E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5CE538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76AE9F5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709028E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06E941E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41930B0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11B15FD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8BBFD1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6F26FAC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7FAD388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0468EBD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6358DAC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518.1</w:t>
      </w:r>
    </w:p>
    <w:p w14:paraId="677129B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4414150</w:t>
      </w:r>
    </w:p>
    <w:p w14:paraId="062059A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0527F29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1C44C5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518.1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3.87</w:t>
      </w:r>
    </w:p>
    <w:p w14:paraId="6146E31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1 · 1 · 0.7 · 4414150 · (1-0.8) = </w:t>
      </w:r>
      <w:r w:rsidRPr="00931DF1">
        <w:rPr>
          <w:rFonts w:ascii="Arial" w:hAnsi="Arial" w:cs="Arial"/>
          <w:b/>
          <w:color w:val="000000"/>
        </w:rPr>
        <w:t>71.2</w:t>
      </w:r>
    </w:p>
    <w:p w14:paraId="1CAD534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E4FBE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3.87</w:t>
      </w:r>
    </w:p>
    <w:p w14:paraId="66BFBE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+ 71.2 = </w:t>
      </w:r>
      <w:r w:rsidRPr="00931DF1">
        <w:rPr>
          <w:rFonts w:ascii="Arial" w:hAnsi="Arial" w:cs="Arial"/>
          <w:b/>
          <w:color w:val="000000"/>
        </w:rPr>
        <w:t>71.2</w:t>
      </w:r>
    </w:p>
    <w:p w14:paraId="5768820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53D9D3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B28ACB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71.2 = </w:t>
      </w:r>
      <w:r w:rsidRPr="00931DF1">
        <w:rPr>
          <w:rFonts w:ascii="Arial" w:hAnsi="Arial" w:cs="Arial"/>
          <w:b/>
          <w:color w:val="000000"/>
        </w:rPr>
        <w:t>28.5</w:t>
      </w:r>
    </w:p>
    <w:p w14:paraId="5B4EFB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3.87 = </w:t>
      </w:r>
      <w:r w:rsidRPr="00931DF1">
        <w:rPr>
          <w:rFonts w:ascii="Arial" w:hAnsi="Arial" w:cs="Arial"/>
          <w:b/>
          <w:color w:val="000000"/>
        </w:rPr>
        <w:t>1.548</w:t>
      </w:r>
    </w:p>
    <w:p w14:paraId="7B8E40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2FBB22E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19B2D8C6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89E7" w14:textId="7D32E61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2A19" w14:textId="24B1E91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05A" w14:textId="58488840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7C7F" w14:textId="719FD81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4F3447A6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BDB8" w14:textId="23AD8AFD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00DB" w14:textId="53B9E40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9033" w14:textId="1D6DAB66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1.548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C8AC" w14:textId="13552D24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28.5</w:t>
            </w:r>
          </w:p>
        </w:tc>
      </w:tr>
    </w:tbl>
    <w:p w14:paraId="50C270D6" w14:textId="45B183B0" w:rsidR="00931DF1" w:rsidRPr="00931DF1" w:rsidRDefault="00931DF1" w:rsidP="00931DF1">
      <w:pPr>
        <w:rPr>
          <w:color w:val="000000"/>
          <w:sz w:val="22"/>
        </w:rPr>
      </w:pPr>
    </w:p>
    <w:p w14:paraId="3189347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F359CD3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4D5AC772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1FF06B1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53E2DC7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17331A61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58DE764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E03FC03" w14:textId="23151500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50EF77F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C30B84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5C1BCCD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5E28661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FDEBD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AE5C61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7548C1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D62DB7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17EF013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3735D0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5EAC84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296856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1044DF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A48C16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1CC650B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678DA7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E77F72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F794BF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07CBB9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293449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1EA4D2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6CFD8C7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2A62C41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426DDC3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6B2473D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0C073D4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2D50E45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321409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3AD4AE9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31DF1">
        <w:rPr>
          <w:b/>
          <w:i/>
          <w:color w:val="000000"/>
          <w:sz w:val="22"/>
        </w:rPr>
        <w:t xml:space="preserve">S = </w:t>
      </w:r>
      <w:r w:rsidRPr="00931DF1">
        <w:rPr>
          <w:rFonts w:ascii="Arial" w:hAnsi="Arial" w:cs="Arial"/>
          <w:b/>
          <w:color w:val="000000"/>
        </w:rPr>
        <w:t>942000</w:t>
      </w:r>
    </w:p>
    <w:p w14:paraId="532089A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31DF1">
        <w:rPr>
          <w:b/>
          <w:i/>
          <w:color w:val="000000"/>
          <w:sz w:val="22"/>
        </w:rPr>
        <w:t xml:space="preserve">K6 = </w:t>
      </w:r>
      <w:r w:rsidRPr="00931DF1">
        <w:rPr>
          <w:rFonts w:ascii="Arial" w:hAnsi="Arial" w:cs="Arial"/>
          <w:b/>
          <w:color w:val="000000"/>
        </w:rPr>
        <w:t>1.45</w:t>
      </w:r>
    </w:p>
    <w:p w14:paraId="3FE65B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</w:t>
      </w:r>
    </w:p>
    <w:p w14:paraId="417CFD7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31DF1">
        <w:rPr>
          <w:b/>
          <w:i/>
          <w:color w:val="000000"/>
          <w:sz w:val="22"/>
        </w:rPr>
        <w:t xml:space="preserve">TSP = </w:t>
      </w:r>
      <w:r w:rsidRPr="00931DF1">
        <w:rPr>
          <w:rFonts w:ascii="Arial" w:hAnsi="Arial" w:cs="Arial"/>
          <w:b/>
          <w:color w:val="000000"/>
        </w:rPr>
        <w:t>60</w:t>
      </w:r>
    </w:p>
    <w:p w14:paraId="6C2109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31DF1">
        <w:rPr>
          <w:b/>
          <w:i/>
          <w:color w:val="000000"/>
          <w:sz w:val="22"/>
        </w:rPr>
        <w:t xml:space="preserve">TO = </w:t>
      </w:r>
      <w:r w:rsidRPr="00931DF1">
        <w:rPr>
          <w:rFonts w:ascii="Arial" w:hAnsi="Arial" w:cs="Arial"/>
          <w:b/>
          <w:color w:val="000000"/>
        </w:rPr>
        <w:t>720</w:t>
      </w:r>
    </w:p>
    <w:p w14:paraId="0285DA5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31DF1">
        <w:rPr>
          <w:b/>
          <w:i/>
          <w:color w:val="000000"/>
          <w:sz w:val="22"/>
        </w:rPr>
        <w:t xml:space="preserve">TD = </w:t>
      </w:r>
      <w:r w:rsidRPr="00931DF1">
        <w:rPr>
          <w:b/>
          <w:i/>
          <w:color w:val="000000"/>
        </w:rPr>
        <w:t xml:space="preserve">2 · TO / 24 = </w:t>
      </w:r>
      <w:r w:rsidRPr="00931DF1">
        <w:rPr>
          <w:b/>
          <w:color w:val="000000"/>
        </w:rPr>
        <w:t xml:space="preserve">2 · 720 / 24 = </w:t>
      </w:r>
      <w:r w:rsidRPr="00931DF1">
        <w:rPr>
          <w:rFonts w:ascii="Arial" w:hAnsi="Arial" w:cs="Arial"/>
          <w:b/>
          <w:color w:val="000000"/>
        </w:rPr>
        <w:t>60</w:t>
      </w:r>
    </w:p>
    <w:p w14:paraId="2CB495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65BAD1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931DF1">
        <w:rPr>
          <w:b/>
          <w:i/>
          <w:color w:val="000000"/>
          <w:sz w:val="22"/>
        </w:rPr>
        <w:t xml:space="preserve">GC = </w:t>
      </w:r>
      <w:r w:rsidRPr="00931DF1">
        <w:rPr>
          <w:b/>
          <w:i/>
          <w:color w:val="000000"/>
        </w:rPr>
        <w:t xml:space="preserve">K3 · K4 · K5 · K6 · K7 · Q · S · (1-NJ) = </w:t>
      </w:r>
      <w:r w:rsidRPr="00931DF1">
        <w:rPr>
          <w:b/>
          <w:color w:val="000000"/>
        </w:rPr>
        <w:t xml:space="preserve">2 · 1 · 0.8 · 1.45 · 0.1 · 0.002 · 942000 · (1-0.8) = </w:t>
      </w:r>
      <w:r w:rsidRPr="00931DF1">
        <w:rPr>
          <w:rFonts w:ascii="Arial" w:hAnsi="Arial" w:cs="Arial"/>
          <w:b/>
          <w:color w:val="000000"/>
        </w:rPr>
        <w:t>87.4</w:t>
      </w:r>
    </w:p>
    <w:p w14:paraId="6E215F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0.0864 · K3SR · K4 · K5 · K6 · K7 · Q · S · (365-(TSP + TD)) · (1-NJ) = </w:t>
      </w:r>
      <w:r w:rsidRPr="00931DF1">
        <w:rPr>
          <w:b/>
          <w:color w:val="000000"/>
        </w:rPr>
        <w:t xml:space="preserve">0.0864 · 1.2 · 1 · 0.8 · 1.45 · 0.1 · 0.002 · 942000 · (365-(60 + 60)) · (1-0.8) = </w:t>
      </w:r>
      <w:r w:rsidRPr="00931DF1">
        <w:rPr>
          <w:rFonts w:ascii="Arial" w:hAnsi="Arial" w:cs="Arial"/>
          <w:b/>
          <w:color w:val="000000"/>
        </w:rPr>
        <w:t>1110.3</w:t>
      </w:r>
    </w:p>
    <w:p w14:paraId="0A79491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G + GC = </w:t>
      </w:r>
      <w:r w:rsidRPr="00931DF1">
        <w:rPr>
          <w:b/>
          <w:color w:val="000000"/>
        </w:rPr>
        <w:t xml:space="preserve">0 + 87.4 = </w:t>
      </w:r>
      <w:r w:rsidRPr="00931DF1">
        <w:rPr>
          <w:rFonts w:ascii="Arial" w:hAnsi="Arial" w:cs="Arial"/>
          <w:b/>
          <w:color w:val="000000"/>
        </w:rPr>
        <w:t>87.4</w:t>
      </w:r>
    </w:p>
    <w:p w14:paraId="3DBC3EF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+ 1110.3 = </w:t>
      </w:r>
      <w:r w:rsidRPr="00931DF1">
        <w:rPr>
          <w:rFonts w:ascii="Arial" w:hAnsi="Arial" w:cs="Arial"/>
          <w:b/>
          <w:color w:val="000000"/>
        </w:rPr>
        <w:t>1110.3</w:t>
      </w:r>
    </w:p>
    <w:p w14:paraId="40BC304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89113A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036785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1110.3 = </w:t>
      </w:r>
      <w:r w:rsidRPr="00931DF1">
        <w:rPr>
          <w:rFonts w:ascii="Arial" w:hAnsi="Arial" w:cs="Arial"/>
          <w:b/>
          <w:color w:val="000000"/>
        </w:rPr>
        <w:t>444.1</w:t>
      </w:r>
    </w:p>
    <w:p w14:paraId="576D60F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87.4 = </w:t>
      </w:r>
      <w:r w:rsidRPr="00931DF1">
        <w:rPr>
          <w:rFonts w:ascii="Arial" w:hAnsi="Arial" w:cs="Arial"/>
          <w:b/>
          <w:color w:val="000000"/>
        </w:rPr>
        <w:t>34.96</w:t>
      </w:r>
    </w:p>
    <w:p w14:paraId="41F74F8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1EA3421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763A84B3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1AB6" w14:textId="3E01CA2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9A92" w14:textId="65B50F36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C6CE" w14:textId="6E156AAC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98AA" w14:textId="46AA4371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78CD4E12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0C03" w14:textId="7738FE40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9959" w14:textId="607EC4E0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9F09" w14:textId="7A53A74E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C7C" w14:textId="764644AF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444.1</w:t>
            </w:r>
          </w:p>
        </w:tc>
      </w:tr>
    </w:tbl>
    <w:p w14:paraId="4615C6F6" w14:textId="00C5D667" w:rsidR="00931DF1" w:rsidRPr="00931DF1" w:rsidRDefault="00931DF1" w:rsidP="00931DF1">
      <w:pPr>
        <w:rPr>
          <w:color w:val="000000"/>
          <w:sz w:val="22"/>
        </w:rPr>
      </w:pPr>
    </w:p>
    <w:p w14:paraId="34180E9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5938FCF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40585CD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6304C4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3D39D846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5730895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B862A88" w14:textId="360D703F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6F7562E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CE1CF1F" w14:textId="50F344D2" w:rsidR="00931DF1" w:rsidRPr="005A374E" w:rsidRDefault="00931DF1" w:rsidP="00931DF1">
      <w:pPr>
        <w:rPr>
          <w:rFonts w:ascii="Courier New" w:hAnsi="Courier New" w:cs="Courier New"/>
          <w:color w:val="000000"/>
          <w:sz w:val="22"/>
          <w:lang w:val="kk-KZ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5A374E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1DFCBA44" w14:textId="70EE0448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5A374E">
        <w:rPr>
          <w:rFonts w:ascii="Courier New" w:hAnsi="Courier New" w:cs="Courier New"/>
          <w:color w:val="000000"/>
          <w:sz w:val="22"/>
          <w:lang w:val="kk-KZ"/>
        </w:rPr>
        <w:t>5</w:t>
      </w:r>
      <w:r w:rsidRPr="00931DF1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40AEA0D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10254F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B94A1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D9772D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A58DE5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06150C6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1AEA82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3A0D54A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500C268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2</w:t>
      </w:r>
    </w:p>
    <w:p w14:paraId="4A50E4D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2</w:t>
      </w:r>
    </w:p>
    <w:p w14:paraId="45015F6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931DF1">
        <w:rPr>
          <w:b/>
          <w:i/>
          <w:color w:val="000000"/>
          <w:sz w:val="22"/>
        </w:rPr>
        <w:t xml:space="preserve">_T_ = </w:t>
      </w:r>
      <w:r w:rsidRPr="00931DF1">
        <w:rPr>
          <w:rFonts w:ascii="Arial" w:hAnsi="Arial" w:cs="Arial"/>
          <w:b/>
          <w:color w:val="000000"/>
        </w:rPr>
        <w:t>8520</w:t>
      </w:r>
    </w:p>
    <w:p w14:paraId="3EB0D4D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: &gt;12</w:t>
      </w:r>
    </w:p>
    <w:p w14:paraId="6A455C2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931DF1">
        <w:rPr>
          <w:b/>
          <w:i/>
          <w:color w:val="000000"/>
          <w:sz w:val="22"/>
        </w:rPr>
        <w:t xml:space="preserve">V = </w:t>
      </w:r>
      <w:r w:rsidRPr="00931DF1">
        <w:rPr>
          <w:rFonts w:ascii="Arial" w:hAnsi="Arial" w:cs="Arial"/>
          <w:b/>
          <w:color w:val="000000"/>
        </w:rPr>
        <w:t>0.44</w:t>
      </w:r>
    </w:p>
    <w:p w14:paraId="64A9C6A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2A43E67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0952A5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721330F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2984488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4.2</w:t>
      </w:r>
    </w:p>
    <w:p w14:paraId="02BDFD2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0A37A74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310743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4B2D0CA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08164F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V · Q · K5 / 3.6 = </w:t>
      </w:r>
      <w:r w:rsidRPr="00931DF1">
        <w:rPr>
          <w:b/>
          <w:color w:val="000000"/>
        </w:rPr>
        <w:t xml:space="preserve">0.4 · 0.44 · 4.2 · 0.8 / 3.6 = </w:t>
      </w:r>
      <w:r w:rsidRPr="00931DF1">
        <w:rPr>
          <w:rFonts w:ascii="Arial" w:hAnsi="Arial" w:cs="Arial"/>
          <w:b/>
          <w:color w:val="000000"/>
        </w:rPr>
        <w:t>0.1643</w:t>
      </w:r>
    </w:p>
    <w:p w14:paraId="3C5C718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931DF1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5.04</w:t>
      </w:r>
    </w:p>
    <w:p w14:paraId="235B8C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G · N1 = </w:t>
      </w:r>
      <w:r w:rsidRPr="00931DF1">
        <w:rPr>
          <w:b/>
          <w:color w:val="000000"/>
        </w:rPr>
        <w:t xml:space="preserve">0.1643 · 2 = </w:t>
      </w:r>
      <w:r w:rsidRPr="00931DF1">
        <w:rPr>
          <w:rFonts w:ascii="Arial" w:hAnsi="Arial" w:cs="Arial"/>
          <w:b/>
          <w:color w:val="000000"/>
        </w:rPr>
        <w:t>0.3286</w:t>
      </w:r>
    </w:p>
    <w:p w14:paraId="7063950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M · N = </w:t>
      </w:r>
      <w:r w:rsidRPr="00931DF1">
        <w:rPr>
          <w:b/>
          <w:color w:val="000000"/>
        </w:rPr>
        <w:t xml:space="preserve">5.04 · 2 = </w:t>
      </w:r>
      <w:r w:rsidRPr="00931DF1">
        <w:rPr>
          <w:rFonts w:ascii="Arial" w:hAnsi="Arial" w:cs="Arial"/>
          <w:b/>
          <w:color w:val="000000"/>
        </w:rPr>
        <w:t>10.08</w:t>
      </w:r>
    </w:p>
    <w:p w14:paraId="6844688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5641603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3C7469B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54AD" w14:textId="5907E2C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3C27" w14:textId="1E94A61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6CB3" w14:textId="47B4B57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246" w14:textId="7AA292C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07D63A95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3F8D" w14:textId="409217B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F8E3" w14:textId="3FA54437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EF2F" w14:textId="4236BF4F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CC4B" w14:textId="4955FE8F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10.08</w:t>
            </w:r>
          </w:p>
        </w:tc>
      </w:tr>
    </w:tbl>
    <w:p w14:paraId="40BEE564" w14:textId="03138B05" w:rsidR="00931DF1" w:rsidRPr="00931DF1" w:rsidRDefault="00931DF1" w:rsidP="00931DF1">
      <w:pPr>
        <w:rPr>
          <w:color w:val="000000"/>
          <w:sz w:val="22"/>
        </w:rPr>
      </w:pPr>
    </w:p>
    <w:p w14:paraId="07CB500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0391A1A7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3A6E737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0E9D03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816D362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6CDC1D1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41114B4" w14:textId="1C7E6E6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6A3FED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F6E895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33023C4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592B349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B25CEC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2A3D36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32BCFC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105346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1990700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AFBA2C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7C1849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, Аммонит ЖВ</w:t>
      </w:r>
    </w:p>
    <w:p w14:paraId="4CC5E4A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Количество взорванного взрывчатого вещества данной марки, т/год, </w:t>
      </w:r>
      <w:r w:rsidRPr="00931DF1">
        <w:rPr>
          <w:b/>
          <w:i/>
          <w:color w:val="000000"/>
          <w:sz w:val="22"/>
        </w:rPr>
        <w:t xml:space="preserve">A = </w:t>
      </w:r>
      <w:r w:rsidRPr="00931DF1">
        <w:rPr>
          <w:rFonts w:ascii="Arial" w:hAnsi="Arial" w:cs="Arial"/>
          <w:b/>
          <w:color w:val="000000"/>
        </w:rPr>
        <w:t>668</w:t>
      </w:r>
    </w:p>
    <w:p w14:paraId="4A513D6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931DF1">
        <w:rPr>
          <w:b/>
          <w:i/>
          <w:color w:val="000000"/>
          <w:sz w:val="22"/>
        </w:rPr>
        <w:t xml:space="preserve">AJ = </w:t>
      </w:r>
      <w:r w:rsidRPr="00931DF1">
        <w:rPr>
          <w:rFonts w:ascii="Arial" w:hAnsi="Arial" w:cs="Arial"/>
          <w:b/>
          <w:color w:val="000000"/>
        </w:rPr>
        <w:t>0.08</w:t>
      </w:r>
    </w:p>
    <w:p w14:paraId="3BFC8B3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931DF1">
        <w:rPr>
          <w:b/>
          <w:i/>
          <w:color w:val="000000"/>
          <w:sz w:val="22"/>
        </w:rPr>
        <w:t xml:space="preserve">V = </w:t>
      </w:r>
      <w:r w:rsidRPr="00931DF1">
        <w:rPr>
          <w:rFonts w:ascii="Arial" w:hAnsi="Arial" w:cs="Arial"/>
          <w:b/>
          <w:color w:val="000000"/>
        </w:rPr>
        <w:t>879000</w:t>
      </w:r>
    </w:p>
    <w:p w14:paraId="7472F72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931DF1">
        <w:rPr>
          <w:b/>
          <w:i/>
          <w:color w:val="000000"/>
          <w:sz w:val="22"/>
        </w:rPr>
        <w:t xml:space="preserve">VJ = </w:t>
      </w:r>
      <w:r w:rsidRPr="00931DF1">
        <w:rPr>
          <w:rFonts w:ascii="Arial" w:hAnsi="Arial" w:cs="Arial"/>
          <w:b/>
          <w:color w:val="000000"/>
        </w:rPr>
        <w:t>103.2</w:t>
      </w:r>
    </w:p>
    <w:p w14:paraId="43AB189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: &gt;14</w:t>
      </w:r>
    </w:p>
    <w:p w14:paraId="3EE790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931DF1">
        <w:rPr>
          <w:b/>
          <w:i/>
          <w:color w:val="000000"/>
          <w:sz w:val="22"/>
        </w:rPr>
        <w:t xml:space="preserve">QN = </w:t>
      </w:r>
      <w:r w:rsidRPr="00931DF1">
        <w:rPr>
          <w:rFonts w:ascii="Arial" w:hAnsi="Arial" w:cs="Arial"/>
          <w:b/>
          <w:color w:val="000000"/>
        </w:rPr>
        <w:t>0.11</w:t>
      </w:r>
    </w:p>
    <w:p w14:paraId="01777CA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0</w:t>
      </w:r>
    </w:p>
    <w:p w14:paraId="3964393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0.8</w:t>
      </w:r>
    </w:p>
    <w:p w14:paraId="37EE8EB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1723B05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3F21D8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12EBD08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BD39F1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KOC · 0.16 · QN · V · (1-N1) / 1000 = </w:t>
      </w:r>
      <w:r w:rsidRPr="00931DF1">
        <w:rPr>
          <w:b/>
          <w:color w:val="000000"/>
        </w:rPr>
        <w:t xml:space="preserve">0.4 · 0.16 · 0.11 · 879000 · (1-0.8) / 1000 = </w:t>
      </w:r>
      <w:r w:rsidRPr="00931DF1">
        <w:rPr>
          <w:rFonts w:ascii="Arial" w:hAnsi="Arial" w:cs="Arial"/>
          <w:b/>
          <w:color w:val="000000"/>
        </w:rPr>
        <w:t>1.237632</w:t>
      </w:r>
    </w:p>
    <w:p w14:paraId="3F79068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г/с (3.5.6),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KOC · 0.16 · QN · VJ · (1-N1) · 1000 / 1200 = </w:t>
      </w:r>
      <w:r w:rsidRPr="00931DF1">
        <w:rPr>
          <w:b/>
          <w:color w:val="000000"/>
        </w:rPr>
        <w:t xml:space="preserve">0.4 · 0.16 · 0.11 · 103.2 · (1-0.8) · 1000 / 1200 = </w:t>
      </w:r>
      <w:r w:rsidRPr="00931DF1">
        <w:rPr>
          <w:rFonts w:ascii="Arial" w:hAnsi="Arial" w:cs="Arial"/>
          <w:b/>
          <w:color w:val="000000"/>
        </w:rPr>
        <w:t>0.121088</w:t>
      </w:r>
    </w:p>
    <w:p w14:paraId="1690C92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7DE35D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3FC0720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495337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0.014</w:t>
      </w:r>
    </w:p>
    <w:p w14:paraId="0C976E1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31DF1">
        <w:rPr>
          <w:b/>
          <w:i/>
          <w:color w:val="000000"/>
          <w:sz w:val="22"/>
        </w:rPr>
        <w:t xml:space="preserve">M1GOD = </w:t>
      </w:r>
      <w:r w:rsidRPr="00931DF1">
        <w:rPr>
          <w:b/>
          <w:i/>
          <w:color w:val="000000"/>
        </w:rPr>
        <w:t xml:space="preserve">Q · A · (1-N) = </w:t>
      </w:r>
      <w:r w:rsidRPr="00931DF1">
        <w:rPr>
          <w:b/>
          <w:color w:val="000000"/>
        </w:rPr>
        <w:t xml:space="preserve">0.014 · 668 · (1-0) = </w:t>
      </w:r>
      <w:r w:rsidRPr="00931DF1">
        <w:rPr>
          <w:rFonts w:ascii="Arial" w:hAnsi="Arial" w:cs="Arial"/>
          <w:b/>
          <w:color w:val="000000"/>
        </w:rPr>
        <w:t>9.35</w:t>
      </w:r>
    </w:p>
    <w:p w14:paraId="3470E99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0.006</w:t>
      </w:r>
    </w:p>
    <w:p w14:paraId="57AB08C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31DF1">
        <w:rPr>
          <w:b/>
          <w:i/>
          <w:color w:val="000000"/>
          <w:sz w:val="22"/>
        </w:rPr>
        <w:t xml:space="preserve">M2GOD = </w:t>
      </w:r>
      <w:r w:rsidRPr="00931DF1">
        <w:rPr>
          <w:b/>
          <w:i/>
          <w:color w:val="000000"/>
        </w:rPr>
        <w:t xml:space="preserve">Q1 · A = </w:t>
      </w:r>
      <w:r w:rsidRPr="00931DF1">
        <w:rPr>
          <w:b/>
          <w:color w:val="000000"/>
        </w:rPr>
        <w:t xml:space="preserve">0.006 · 668 = </w:t>
      </w:r>
      <w:r w:rsidRPr="00931DF1">
        <w:rPr>
          <w:rFonts w:ascii="Arial" w:hAnsi="Arial" w:cs="Arial"/>
          <w:b/>
          <w:color w:val="000000"/>
        </w:rPr>
        <w:t>4.01</w:t>
      </w:r>
    </w:p>
    <w:p w14:paraId="3BF03C4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2965DA9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0968AC1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425913B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M1GOD + M2GOD = </w:t>
      </w:r>
      <w:r w:rsidRPr="00931DF1">
        <w:rPr>
          <w:b/>
          <w:color w:val="000000"/>
        </w:rPr>
        <w:t xml:space="preserve">9.35 + 4.01 = </w:t>
      </w:r>
      <w:r w:rsidRPr="00931DF1">
        <w:rPr>
          <w:rFonts w:ascii="Arial" w:hAnsi="Arial" w:cs="Arial"/>
          <w:b/>
          <w:color w:val="000000"/>
        </w:rPr>
        <w:t>13.36</w:t>
      </w:r>
    </w:p>
    <w:p w14:paraId="324BF69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931DF1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0.08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31DF1">
        <w:rPr>
          <w:rFonts w:ascii="Arial" w:hAnsi="Arial" w:cs="Arial"/>
          <w:b/>
          <w:color w:val="000000"/>
        </w:rPr>
        <w:t>0.933</w:t>
      </w:r>
    </w:p>
    <w:p w14:paraId="3699B03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25E9D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0.0025</w:t>
      </w:r>
    </w:p>
    <w:p w14:paraId="109F328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31DF1">
        <w:rPr>
          <w:b/>
          <w:i/>
          <w:color w:val="000000"/>
          <w:sz w:val="22"/>
        </w:rPr>
        <w:t xml:space="preserve">M1GOD = </w:t>
      </w:r>
      <w:r w:rsidRPr="00931DF1">
        <w:rPr>
          <w:b/>
          <w:i/>
          <w:color w:val="000000"/>
        </w:rPr>
        <w:t xml:space="preserve">Q · A · (1-N) = </w:t>
      </w:r>
      <w:r w:rsidRPr="00931DF1">
        <w:rPr>
          <w:b/>
          <w:color w:val="000000"/>
        </w:rPr>
        <w:t xml:space="preserve">0.0025 · 668 · (1-0) = </w:t>
      </w:r>
      <w:r w:rsidRPr="00931DF1">
        <w:rPr>
          <w:rFonts w:ascii="Arial" w:hAnsi="Arial" w:cs="Arial"/>
          <w:b/>
          <w:color w:val="000000"/>
        </w:rPr>
        <w:t>1.67</w:t>
      </w:r>
    </w:p>
    <w:p w14:paraId="675472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0.001</w:t>
      </w:r>
    </w:p>
    <w:p w14:paraId="00C3821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31DF1">
        <w:rPr>
          <w:b/>
          <w:i/>
          <w:color w:val="000000"/>
          <w:sz w:val="22"/>
        </w:rPr>
        <w:t xml:space="preserve">M2GOD = </w:t>
      </w:r>
      <w:r w:rsidRPr="00931DF1">
        <w:rPr>
          <w:b/>
          <w:i/>
          <w:color w:val="000000"/>
        </w:rPr>
        <w:t xml:space="preserve">Q1 · A = </w:t>
      </w:r>
      <w:r w:rsidRPr="00931DF1">
        <w:rPr>
          <w:b/>
          <w:color w:val="000000"/>
        </w:rPr>
        <w:t xml:space="preserve">0.001 · 668 = </w:t>
      </w:r>
      <w:r w:rsidRPr="00931DF1">
        <w:rPr>
          <w:rFonts w:ascii="Arial" w:hAnsi="Arial" w:cs="Arial"/>
          <w:b/>
          <w:color w:val="000000"/>
        </w:rPr>
        <w:t>0.668</w:t>
      </w:r>
    </w:p>
    <w:p w14:paraId="6A2508D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924B09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M1GOD + M2GOD = </w:t>
      </w:r>
      <w:r w:rsidRPr="00931DF1">
        <w:rPr>
          <w:b/>
          <w:color w:val="000000"/>
        </w:rPr>
        <w:t xml:space="preserve">1.67 + 0.668 = </w:t>
      </w:r>
      <w:r w:rsidRPr="00931DF1">
        <w:rPr>
          <w:rFonts w:ascii="Arial" w:hAnsi="Arial" w:cs="Arial"/>
          <w:b/>
          <w:color w:val="000000"/>
        </w:rPr>
        <w:t>2.34</w:t>
      </w:r>
    </w:p>
    <w:p w14:paraId="41F89EF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931DF1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0.08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31DF1">
        <w:rPr>
          <w:rFonts w:ascii="Arial" w:hAnsi="Arial" w:cs="Arial"/>
          <w:b/>
          <w:color w:val="000000"/>
        </w:rPr>
        <w:t>0.1667</w:t>
      </w:r>
    </w:p>
    <w:p w14:paraId="3EABD05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05FBCD2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19BF5C2A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8BFD3FF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E1BB636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7C74A41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0.8 · M = </w:t>
      </w:r>
      <w:r w:rsidRPr="00931DF1">
        <w:rPr>
          <w:b/>
          <w:color w:val="000000"/>
        </w:rPr>
        <w:t xml:space="preserve">0.8 · 2.34 = </w:t>
      </w:r>
      <w:r w:rsidRPr="00931DF1">
        <w:rPr>
          <w:rFonts w:ascii="Arial" w:hAnsi="Arial" w:cs="Arial"/>
          <w:b/>
          <w:color w:val="000000"/>
        </w:rPr>
        <w:t>1.872</w:t>
      </w:r>
    </w:p>
    <w:p w14:paraId="4AAAE22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0.8 · G = </w:t>
      </w:r>
      <w:r w:rsidRPr="00931DF1">
        <w:rPr>
          <w:b/>
          <w:color w:val="000000"/>
        </w:rPr>
        <w:t xml:space="preserve">0.8 · 0.1667 = </w:t>
      </w:r>
      <w:r w:rsidRPr="00931DF1">
        <w:rPr>
          <w:rFonts w:ascii="Arial" w:hAnsi="Arial" w:cs="Arial"/>
          <w:b/>
          <w:color w:val="000000"/>
        </w:rPr>
        <w:t>0.13336</w:t>
      </w:r>
    </w:p>
    <w:p w14:paraId="2CB4145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9750BFE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0304 Азот (II) оксид (Азота оксид) (6)</w:t>
      </w:r>
    </w:p>
    <w:p w14:paraId="54F7DEBA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1667311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0.13 · M = </w:t>
      </w:r>
      <w:r w:rsidRPr="00931DF1">
        <w:rPr>
          <w:b/>
          <w:color w:val="000000"/>
        </w:rPr>
        <w:t xml:space="preserve">0.13 · 2.34 = </w:t>
      </w:r>
      <w:r w:rsidRPr="00931DF1">
        <w:rPr>
          <w:rFonts w:ascii="Arial" w:hAnsi="Arial" w:cs="Arial"/>
          <w:b/>
          <w:color w:val="000000"/>
        </w:rPr>
        <w:t>0.3042</w:t>
      </w:r>
    </w:p>
    <w:p w14:paraId="7CDC670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0.13 · G = </w:t>
      </w:r>
      <w:r w:rsidRPr="00931DF1">
        <w:rPr>
          <w:b/>
          <w:color w:val="000000"/>
        </w:rPr>
        <w:t xml:space="preserve">0.13 · 0.1667 = </w:t>
      </w:r>
      <w:r w:rsidRPr="00931DF1">
        <w:rPr>
          <w:rFonts w:ascii="Arial" w:hAnsi="Arial" w:cs="Arial"/>
          <w:b/>
          <w:color w:val="000000"/>
        </w:rPr>
        <w:t>0.021671</w:t>
      </w:r>
    </w:p>
    <w:p w14:paraId="0045AFB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C4A60B6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610E0878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C102" w14:textId="7267BBDB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5E8B" w14:textId="109EBFB7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B4DD" w14:textId="352D8C66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6F3B" w14:textId="2F6FF26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548AF9AF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295D" w14:textId="729982A4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8CFB" w14:textId="0635C624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5BDC" w14:textId="57FF1098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0.13336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0F97" w14:textId="6F2C75ED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1.872</w:t>
            </w:r>
          </w:p>
        </w:tc>
      </w:tr>
      <w:tr w:rsidR="00931DF1" w14:paraId="35E99A4A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F116" w14:textId="5DD0D0AA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C411" w14:textId="2EE1E40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8961" w14:textId="2AF6757B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0.021671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39D7" w14:textId="4C05B05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0.3042</w:t>
            </w:r>
          </w:p>
        </w:tc>
      </w:tr>
      <w:tr w:rsidR="00931DF1" w14:paraId="3DA55542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1D7E" w14:textId="0AC4A304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626F" w14:textId="34AE825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1950" w14:textId="25CBB5D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0.933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D57F" w14:textId="130C290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13.36</w:t>
            </w:r>
          </w:p>
        </w:tc>
      </w:tr>
      <w:tr w:rsidR="00931DF1" w14:paraId="761E76BC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E428B" w14:textId="09BE0C73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B359" w14:textId="5AF05EE2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4A0E" w14:textId="5274EC67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0.121088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C424" w14:textId="6A9DFF43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1.237632</w:t>
            </w:r>
          </w:p>
        </w:tc>
      </w:tr>
    </w:tbl>
    <w:p w14:paraId="1FC8F4D8" w14:textId="4A5690FF" w:rsidR="00931DF1" w:rsidRPr="00931DF1" w:rsidRDefault="00931DF1" w:rsidP="00931DF1">
      <w:pPr>
        <w:rPr>
          <w:color w:val="000000"/>
          <w:sz w:val="22"/>
        </w:rPr>
      </w:pPr>
    </w:p>
    <w:p w14:paraId="2670DA1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6551F55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2B66A1F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78C2282D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5C8762E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5D95F07" w14:textId="6C943C5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31D0152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149CD33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5B806E7D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63FE62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5AC8E5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183CE3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74D2F4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E1DEF9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52F6751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8E9AD1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16CC1FA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, Аммонит ЖВ</w:t>
      </w:r>
    </w:p>
    <w:p w14:paraId="1B1ADFE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Количество взорванного взрывчатого вещества данной марки, т/год, </w:t>
      </w:r>
      <w:r w:rsidRPr="00931DF1">
        <w:rPr>
          <w:b/>
          <w:i/>
          <w:color w:val="000000"/>
          <w:sz w:val="22"/>
        </w:rPr>
        <w:t xml:space="preserve">A = </w:t>
      </w:r>
      <w:r w:rsidRPr="00931DF1">
        <w:rPr>
          <w:rFonts w:ascii="Arial" w:hAnsi="Arial" w:cs="Arial"/>
          <w:b/>
          <w:color w:val="000000"/>
        </w:rPr>
        <w:t>2207</w:t>
      </w:r>
    </w:p>
    <w:p w14:paraId="4AE69E6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931DF1">
        <w:rPr>
          <w:b/>
          <w:i/>
          <w:color w:val="000000"/>
          <w:sz w:val="22"/>
        </w:rPr>
        <w:t xml:space="preserve">AJ = </w:t>
      </w:r>
      <w:r w:rsidRPr="00931DF1">
        <w:rPr>
          <w:rFonts w:ascii="Arial" w:hAnsi="Arial" w:cs="Arial"/>
          <w:b/>
          <w:color w:val="000000"/>
        </w:rPr>
        <w:t>0.26</w:t>
      </w:r>
    </w:p>
    <w:p w14:paraId="06BCB4C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931DF1">
        <w:rPr>
          <w:b/>
          <w:i/>
          <w:color w:val="000000"/>
          <w:sz w:val="22"/>
        </w:rPr>
        <w:t xml:space="preserve">V = </w:t>
      </w:r>
      <w:r w:rsidRPr="00931DF1">
        <w:rPr>
          <w:rFonts w:ascii="Arial" w:hAnsi="Arial" w:cs="Arial"/>
          <w:b/>
          <w:color w:val="000000"/>
        </w:rPr>
        <w:t>2479000</w:t>
      </w:r>
    </w:p>
    <w:p w14:paraId="69424A9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931DF1">
        <w:rPr>
          <w:b/>
          <w:i/>
          <w:color w:val="000000"/>
          <w:sz w:val="22"/>
        </w:rPr>
        <w:t xml:space="preserve">VJ = </w:t>
      </w:r>
      <w:r w:rsidRPr="00931DF1">
        <w:rPr>
          <w:rFonts w:ascii="Arial" w:hAnsi="Arial" w:cs="Arial"/>
          <w:b/>
          <w:color w:val="000000"/>
        </w:rPr>
        <w:t>291</w:t>
      </w:r>
    </w:p>
    <w:p w14:paraId="1795A96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: &gt;14</w:t>
      </w:r>
    </w:p>
    <w:p w14:paraId="2BE26E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931DF1">
        <w:rPr>
          <w:b/>
          <w:i/>
          <w:color w:val="000000"/>
          <w:sz w:val="22"/>
        </w:rPr>
        <w:t xml:space="preserve">QN = </w:t>
      </w:r>
      <w:r w:rsidRPr="00931DF1">
        <w:rPr>
          <w:rFonts w:ascii="Arial" w:hAnsi="Arial" w:cs="Arial"/>
          <w:b/>
          <w:color w:val="000000"/>
        </w:rPr>
        <w:t>0.11</w:t>
      </w:r>
    </w:p>
    <w:p w14:paraId="787B9D4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0</w:t>
      </w:r>
    </w:p>
    <w:p w14:paraId="71AE801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0.8</w:t>
      </w:r>
    </w:p>
    <w:p w14:paraId="7E60BAD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45D7C07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C58532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2C6E4C8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6E2D58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KOC · 0.16 · QN · V · (1-N1) / 1000 = </w:t>
      </w:r>
      <w:r w:rsidRPr="00931DF1">
        <w:rPr>
          <w:b/>
          <w:color w:val="000000"/>
        </w:rPr>
        <w:t xml:space="preserve">0.4 · 0.16 · 0.11 · 2479000 · (1-0.8) / 1000 = </w:t>
      </w:r>
      <w:r w:rsidRPr="00931DF1">
        <w:rPr>
          <w:rFonts w:ascii="Arial" w:hAnsi="Arial" w:cs="Arial"/>
          <w:b/>
          <w:color w:val="000000"/>
        </w:rPr>
        <w:t>3.490432</w:t>
      </w:r>
    </w:p>
    <w:p w14:paraId="6DD449D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г/с (3.5.6),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KOC · 0.16 · QN · VJ · (1-N1) · 1000 / 1200 = </w:t>
      </w:r>
      <w:r w:rsidRPr="00931DF1">
        <w:rPr>
          <w:b/>
          <w:color w:val="000000"/>
        </w:rPr>
        <w:t xml:space="preserve">0.4 · 0.16 · 0.11 · 291 · (1-0.8) · 1000 / 1200 = </w:t>
      </w:r>
      <w:r w:rsidRPr="00931DF1">
        <w:rPr>
          <w:rFonts w:ascii="Arial" w:hAnsi="Arial" w:cs="Arial"/>
          <w:b/>
          <w:color w:val="000000"/>
        </w:rPr>
        <w:t>0.34144</w:t>
      </w:r>
    </w:p>
    <w:p w14:paraId="03EB370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26FE3C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3E2EACC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967B5C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0.014</w:t>
      </w:r>
    </w:p>
    <w:p w14:paraId="56EA4E6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31DF1">
        <w:rPr>
          <w:b/>
          <w:i/>
          <w:color w:val="000000"/>
          <w:sz w:val="22"/>
        </w:rPr>
        <w:t xml:space="preserve">M1GOD = </w:t>
      </w:r>
      <w:r w:rsidRPr="00931DF1">
        <w:rPr>
          <w:b/>
          <w:i/>
          <w:color w:val="000000"/>
        </w:rPr>
        <w:t xml:space="preserve">Q · A · (1-N) = </w:t>
      </w:r>
      <w:r w:rsidRPr="00931DF1">
        <w:rPr>
          <w:b/>
          <w:color w:val="000000"/>
        </w:rPr>
        <w:t xml:space="preserve">0.014 · 2207 · (1-0) = </w:t>
      </w:r>
      <w:r w:rsidRPr="00931DF1">
        <w:rPr>
          <w:rFonts w:ascii="Arial" w:hAnsi="Arial" w:cs="Arial"/>
          <w:b/>
          <w:color w:val="000000"/>
        </w:rPr>
        <w:t>30.9</w:t>
      </w:r>
    </w:p>
    <w:p w14:paraId="2E935A8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0.006</w:t>
      </w:r>
    </w:p>
    <w:p w14:paraId="4B77E99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31DF1">
        <w:rPr>
          <w:b/>
          <w:i/>
          <w:color w:val="000000"/>
          <w:sz w:val="22"/>
        </w:rPr>
        <w:t xml:space="preserve">M2GOD = </w:t>
      </w:r>
      <w:r w:rsidRPr="00931DF1">
        <w:rPr>
          <w:b/>
          <w:i/>
          <w:color w:val="000000"/>
        </w:rPr>
        <w:t xml:space="preserve">Q1 · A = </w:t>
      </w:r>
      <w:r w:rsidRPr="00931DF1">
        <w:rPr>
          <w:b/>
          <w:color w:val="000000"/>
        </w:rPr>
        <w:t xml:space="preserve">0.006 · 2207 = </w:t>
      </w:r>
      <w:r w:rsidRPr="00931DF1">
        <w:rPr>
          <w:rFonts w:ascii="Arial" w:hAnsi="Arial" w:cs="Arial"/>
          <w:b/>
          <w:color w:val="000000"/>
        </w:rPr>
        <w:t>13.24</w:t>
      </w:r>
    </w:p>
    <w:p w14:paraId="32B7697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9AEEEEC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026D39C8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3916965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M1GOD + M2GOD = </w:t>
      </w:r>
      <w:r w:rsidRPr="00931DF1">
        <w:rPr>
          <w:b/>
          <w:color w:val="000000"/>
        </w:rPr>
        <w:t xml:space="preserve">30.9 + 13.24 = </w:t>
      </w:r>
      <w:r w:rsidRPr="00931DF1">
        <w:rPr>
          <w:rFonts w:ascii="Arial" w:hAnsi="Arial" w:cs="Arial"/>
          <w:b/>
          <w:color w:val="000000"/>
        </w:rPr>
        <w:t>44.1</w:t>
      </w:r>
    </w:p>
    <w:p w14:paraId="350C108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931DF1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0.26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31DF1">
        <w:rPr>
          <w:rFonts w:ascii="Arial" w:hAnsi="Arial" w:cs="Arial"/>
          <w:b/>
          <w:color w:val="000000"/>
        </w:rPr>
        <w:t>3.033</w:t>
      </w:r>
    </w:p>
    <w:p w14:paraId="310DC32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9AC2DE7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0.0025</w:t>
      </w:r>
    </w:p>
    <w:p w14:paraId="4C096F6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31DF1">
        <w:rPr>
          <w:b/>
          <w:i/>
          <w:color w:val="000000"/>
          <w:sz w:val="22"/>
        </w:rPr>
        <w:t xml:space="preserve">M1GOD = </w:t>
      </w:r>
      <w:r w:rsidRPr="00931DF1">
        <w:rPr>
          <w:b/>
          <w:i/>
          <w:color w:val="000000"/>
        </w:rPr>
        <w:t xml:space="preserve">Q · A · (1-N) = </w:t>
      </w:r>
      <w:r w:rsidRPr="00931DF1">
        <w:rPr>
          <w:b/>
          <w:color w:val="000000"/>
        </w:rPr>
        <w:t xml:space="preserve">0.0025 · 2207 · (1-0) = </w:t>
      </w:r>
      <w:r w:rsidRPr="00931DF1">
        <w:rPr>
          <w:rFonts w:ascii="Arial" w:hAnsi="Arial" w:cs="Arial"/>
          <w:b/>
          <w:color w:val="000000"/>
        </w:rPr>
        <w:t>5.52</w:t>
      </w:r>
    </w:p>
    <w:p w14:paraId="013D770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931DF1">
        <w:rPr>
          <w:b/>
          <w:i/>
          <w:color w:val="000000"/>
          <w:sz w:val="22"/>
        </w:rPr>
        <w:t xml:space="preserve">Q1 = </w:t>
      </w:r>
      <w:r w:rsidRPr="00931DF1">
        <w:rPr>
          <w:rFonts w:ascii="Arial" w:hAnsi="Arial" w:cs="Arial"/>
          <w:b/>
          <w:color w:val="000000"/>
        </w:rPr>
        <w:t>0.001</w:t>
      </w:r>
    </w:p>
    <w:p w14:paraId="6A11ED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31DF1">
        <w:rPr>
          <w:b/>
          <w:i/>
          <w:color w:val="000000"/>
          <w:sz w:val="22"/>
        </w:rPr>
        <w:t xml:space="preserve">M2GOD = </w:t>
      </w:r>
      <w:r w:rsidRPr="00931DF1">
        <w:rPr>
          <w:b/>
          <w:i/>
          <w:color w:val="000000"/>
        </w:rPr>
        <w:t xml:space="preserve">Q1 · A = </w:t>
      </w:r>
      <w:r w:rsidRPr="00931DF1">
        <w:rPr>
          <w:b/>
          <w:color w:val="000000"/>
        </w:rPr>
        <w:t xml:space="preserve">0.001 · 2207 = </w:t>
      </w:r>
      <w:r w:rsidRPr="00931DF1">
        <w:rPr>
          <w:rFonts w:ascii="Arial" w:hAnsi="Arial" w:cs="Arial"/>
          <w:b/>
          <w:color w:val="000000"/>
        </w:rPr>
        <w:t>2.207</w:t>
      </w:r>
    </w:p>
    <w:p w14:paraId="24745E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9657EE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M1GOD + M2GOD = </w:t>
      </w:r>
      <w:r w:rsidRPr="00931DF1">
        <w:rPr>
          <w:b/>
          <w:color w:val="000000"/>
        </w:rPr>
        <w:t xml:space="preserve">5.52 + 2.207 = </w:t>
      </w:r>
      <w:r w:rsidRPr="00931DF1">
        <w:rPr>
          <w:rFonts w:ascii="Arial" w:hAnsi="Arial" w:cs="Arial"/>
          <w:b/>
          <w:color w:val="000000"/>
        </w:rPr>
        <w:t>7.73</w:t>
      </w:r>
    </w:p>
    <w:p w14:paraId="533722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931DF1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0.26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31DF1">
        <w:rPr>
          <w:rFonts w:ascii="Arial" w:hAnsi="Arial" w:cs="Arial"/>
          <w:b/>
          <w:color w:val="000000"/>
        </w:rPr>
        <w:t>0.542</w:t>
      </w:r>
    </w:p>
    <w:p w14:paraId="62ACF1F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6A7D0D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21612758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84C0368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C4B4E42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20CCD43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0.8 · M = </w:t>
      </w:r>
      <w:r w:rsidRPr="00931DF1">
        <w:rPr>
          <w:b/>
          <w:color w:val="000000"/>
        </w:rPr>
        <w:t xml:space="preserve">0.8 · 7.73 = </w:t>
      </w:r>
      <w:r w:rsidRPr="00931DF1">
        <w:rPr>
          <w:rFonts w:ascii="Arial" w:hAnsi="Arial" w:cs="Arial"/>
          <w:b/>
          <w:color w:val="000000"/>
        </w:rPr>
        <w:t>6.184</w:t>
      </w:r>
    </w:p>
    <w:p w14:paraId="540CF85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0.8 · G = </w:t>
      </w:r>
      <w:r w:rsidRPr="00931DF1">
        <w:rPr>
          <w:b/>
          <w:color w:val="000000"/>
        </w:rPr>
        <w:t xml:space="preserve">0.8 · 0.542 = </w:t>
      </w:r>
      <w:r w:rsidRPr="00931DF1">
        <w:rPr>
          <w:rFonts w:ascii="Arial" w:hAnsi="Arial" w:cs="Arial"/>
          <w:b/>
          <w:color w:val="000000"/>
        </w:rPr>
        <w:t>0.4336</w:t>
      </w:r>
    </w:p>
    <w:p w14:paraId="49886C9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4DF7FDFC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0304 Азот (II) оксид (Азота оксид) (6)</w:t>
      </w:r>
    </w:p>
    <w:p w14:paraId="1081F32F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DC0961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0.13 · M = </w:t>
      </w:r>
      <w:r w:rsidRPr="00931DF1">
        <w:rPr>
          <w:b/>
          <w:color w:val="000000"/>
        </w:rPr>
        <w:t xml:space="preserve">0.13 · 7.73 = </w:t>
      </w:r>
      <w:r w:rsidRPr="00931DF1">
        <w:rPr>
          <w:rFonts w:ascii="Arial" w:hAnsi="Arial" w:cs="Arial"/>
          <w:b/>
          <w:color w:val="000000"/>
        </w:rPr>
        <w:t>1.0049</w:t>
      </w:r>
    </w:p>
    <w:p w14:paraId="505EF4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0.13 · G = </w:t>
      </w:r>
      <w:r w:rsidRPr="00931DF1">
        <w:rPr>
          <w:b/>
          <w:color w:val="000000"/>
        </w:rPr>
        <w:t xml:space="preserve">0.13 · 0.542 = </w:t>
      </w:r>
      <w:r w:rsidRPr="00931DF1">
        <w:rPr>
          <w:rFonts w:ascii="Arial" w:hAnsi="Arial" w:cs="Arial"/>
          <w:b/>
          <w:color w:val="000000"/>
        </w:rPr>
        <w:t>0.07046</w:t>
      </w:r>
    </w:p>
    <w:p w14:paraId="0823820B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A82EDD4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1B4A1123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581E" w14:textId="03802E5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36D0" w14:textId="677E1259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A114" w14:textId="6A92C542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5C1A" w14:textId="1BA66885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505FFA11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ED59" w14:textId="0D0945B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4965" w14:textId="37C4CB76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8E44" w14:textId="13BE2E02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0.4336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BA19" w14:textId="01F7C8C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6.184</w:t>
            </w:r>
          </w:p>
        </w:tc>
      </w:tr>
      <w:tr w:rsidR="00931DF1" w14:paraId="1E4DB16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A061" w14:textId="259AFB15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67E0" w14:textId="459F1F7B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F6E3" w14:textId="04879D22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0.07046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1544" w14:textId="61A3E6F5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1.0049</w:t>
            </w:r>
          </w:p>
        </w:tc>
      </w:tr>
      <w:tr w:rsidR="00931DF1" w14:paraId="6DA4D521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ECA0" w14:textId="6791457A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B654" w14:textId="4B234824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8643" w14:textId="2393595B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3.033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98B3" w14:textId="66D7CE73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44.1</w:t>
            </w:r>
          </w:p>
        </w:tc>
      </w:tr>
      <w:tr w:rsidR="00931DF1" w14:paraId="3F4FD57D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51B4" w14:textId="74BE00BC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28DA" w14:textId="382F34D1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1175" w14:textId="060A0DF8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0.34144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7C50" w14:textId="4AC6A6FA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3.490432</w:t>
            </w:r>
          </w:p>
        </w:tc>
      </w:tr>
    </w:tbl>
    <w:p w14:paraId="76055070" w14:textId="4200B464" w:rsidR="00931DF1" w:rsidRPr="00931DF1" w:rsidRDefault="00931DF1" w:rsidP="00931DF1">
      <w:pPr>
        <w:rPr>
          <w:color w:val="000000"/>
          <w:sz w:val="22"/>
        </w:rPr>
      </w:pPr>
    </w:p>
    <w:p w14:paraId="09E237B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028BE55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3560B6E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52A95A3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59D2EFE9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283A1856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49351E9" w14:textId="2D2FC69B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</w:t>
      </w:r>
    </w:p>
    <w:p w14:paraId="77C4E4D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E66060C" w14:textId="5771051F" w:rsidR="00931DF1" w:rsidRPr="005A374E" w:rsidRDefault="00931DF1" w:rsidP="00931DF1">
      <w:pPr>
        <w:rPr>
          <w:rFonts w:ascii="Courier New" w:hAnsi="Courier New" w:cs="Courier New"/>
          <w:color w:val="000000"/>
          <w:sz w:val="22"/>
          <w:lang w:val="kk-KZ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5A374E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74D5EE3E" w14:textId="5CE784CA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5A374E">
        <w:rPr>
          <w:rFonts w:ascii="Courier New" w:hAnsi="Courier New" w:cs="Courier New"/>
          <w:color w:val="000000"/>
          <w:sz w:val="22"/>
          <w:lang w:val="kk-KZ"/>
        </w:rPr>
        <w:t>8</w:t>
      </w:r>
      <w:r w:rsidRPr="00931DF1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7DD7A95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F10396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7BE440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E55B87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369CCA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190617D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5F4AF7EE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254A5ED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400B665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931DF1">
        <w:rPr>
          <w:b/>
          <w:i/>
          <w:color w:val="000000"/>
          <w:sz w:val="22"/>
        </w:rPr>
        <w:t xml:space="preserve">N = </w:t>
      </w:r>
      <w:r w:rsidRPr="00931DF1">
        <w:rPr>
          <w:rFonts w:ascii="Arial" w:hAnsi="Arial" w:cs="Arial"/>
          <w:b/>
          <w:color w:val="000000"/>
        </w:rPr>
        <w:t>2</w:t>
      </w:r>
    </w:p>
    <w:p w14:paraId="3377499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 xml:space="preserve">Количество одновременно работающих буровых станков данного типа, шт., </w:t>
      </w:r>
      <w:r w:rsidRPr="00931DF1">
        <w:rPr>
          <w:b/>
          <w:i/>
          <w:color w:val="000000"/>
          <w:sz w:val="22"/>
        </w:rPr>
        <w:t xml:space="preserve">N1 = </w:t>
      </w:r>
      <w:r w:rsidRPr="00931DF1">
        <w:rPr>
          <w:rFonts w:ascii="Arial" w:hAnsi="Arial" w:cs="Arial"/>
          <w:b/>
          <w:color w:val="000000"/>
        </w:rPr>
        <w:t>2</w:t>
      </w:r>
    </w:p>
    <w:p w14:paraId="3C00502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931DF1">
        <w:rPr>
          <w:b/>
          <w:i/>
          <w:color w:val="000000"/>
          <w:sz w:val="22"/>
        </w:rPr>
        <w:t xml:space="preserve">_T_ = </w:t>
      </w:r>
      <w:r w:rsidRPr="00931DF1">
        <w:rPr>
          <w:rFonts w:ascii="Arial" w:hAnsi="Arial" w:cs="Arial"/>
          <w:b/>
          <w:color w:val="000000"/>
        </w:rPr>
        <w:t>8520</w:t>
      </w:r>
    </w:p>
    <w:p w14:paraId="630AF45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>: &gt;12</w:t>
      </w:r>
    </w:p>
    <w:p w14:paraId="6CD18961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931DF1">
        <w:rPr>
          <w:b/>
          <w:i/>
          <w:color w:val="000000"/>
          <w:sz w:val="22"/>
        </w:rPr>
        <w:t xml:space="preserve">V = </w:t>
      </w:r>
      <w:r w:rsidRPr="00931DF1">
        <w:rPr>
          <w:rFonts w:ascii="Arial" w:hAnsi="Arial" w:cs="Arial"/>
          <w:b/>
          <w:color w:val="000000"/>
        </w:rPr>
        <w:t>0.44</w:t>
      </w:r>
    </w:p>
    <w:p w14:paraId="61C831B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0AE80A7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3E8993C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1871C02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5063C42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931DF1">
        <w:rPr>
          <w:b/>
          <w:i/>
          <w:color w:val="000000"/>
          <w:sz w:val="22"/>
        </w:rPr>
        <w:t xml:space="preserve">Q = </w:t>
      </w:r>
      <w:r w:rsidRPr="00931DF1">
        <w:rPr>
          <w:rFonts w:ascii="Arial" w:hAnsi="Arial" w:cs="Arial"/>
          <w:b/>
          <w:color w:val="000000"/>
        </w:rPr>
        <w:t>4.2</w:t>
      </w:r>
    </w:p>
    <w:p w14:paraId="4533A35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358D609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2B65AF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576DAC0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7CEBC6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V · Q · K5 / 3.6 = </w:t>
      </w:r>
      <w:r w:rsidRPr="00931DF1">
        <w:rPr>
          <w:b/>
          <w:color w:val="000000"/>
        </w:rPr>
        <w:t xml:space="preserve">0.4 · 0.44 · 4.2 · 0.8 / 3.6 = </w:t>
      </w:r>
      <w:r w:rsidRPr="00931DF1">
        <w:rPr>
          <w:rFonts w:ascii="Arial" w:hAnsi="Arial" w:cs="Arial"/>
          <w:b/>
          <w:color w:val="000000"/>
        </w:rPr>
        <w:t>0.1643</w:t>
      </w:r>
    </w:p>
    <w:p w14:paraId="0E8440A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931DF1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931DF1">
        <w:rPr>
          <w:rFonts w:ascii="Arial" w:hAnsi="Arial" w:cs="Arial"/>
          <w:b/>
          <w:color w:val="000000"/>
        </w:rPr>
        <w:t>5.04</w:t>
      </w:r>
    </w:p>
    <w:p w14:paraId="3D59F6E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931DF1">
        <w:rPr>
          <w:b/>
          <w:i/>
          <w:color w:val="000000"/>
          <w:sz w:val="22"/>
        </w:rPr>
        <w:t xml:space="preserve">_G_ = </w:t>
      </w:r>
      <w:r w:rsidRPr="00931DF1">
        <w:rPr>
          <w:b/>
          <w:i/>
          <w:color w:val="000000"/>
        </w:rPr>
        <w:t xml:space="preserve">G · N1 = </w:t>
      </w:r>
      <w:r w:rsidRPr="00931DF1">
        <w:rPr>
          <w:b/>
          <w:color w:val="000000"/>
        </w:rPr>
        <w:t xml:space="preserve">0.1643 · 2 = </w:t>
      </w:r>
      <w:r w:rsidRPr="00931DF1">
        <w:rPr>
          <w:rFonts w:ascii="Arial" w:hAnsi="Arial" w:cs="Arial"/>
          <w:b/>
          <w:color w:val="000000"/>
        </w:rPr>
        <w:t>0.3286</w:t>
      </w:r>
    </w:p>
    <w:p w14:paraId="12798A6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931DF1">
        <w:rPr>
          <w:b/>
          <w:i/>
          <w:color w:val="000000"/>
          <w:sz w:val="22"/>
        </w:rPr>
        <w:t xml:space="preserve">_M_ = </w:t>
      </w:r>
      <w:r w:rsidRPr="00931DF1">
        <w:rPr>
          <w:b/>
          <w:i/>
          <w:color w:val="000000"/>
        </w:rPr>
        <w:t xml:space="preserve">M · N = </w:t>
      </w:r>
      <w:r w:rsidRPr="00931DF1">
        <w:rPr>
          <w:b/>
          <w:color w:val="000000"/>
        </w:rPr>
        <w:t xml:space="preserve">5.04 · 2 = </w:t>
      </w:r>
      <w:r w:rsidRPr="00931DF1">
        <w:rPr>
          <w:rFonts w:ascii="Arial" w:hAnsi="Arial" w:cs="Arial"/>
          <w:b/>
          <w:color w:val="000000"/>
        </w:rPr>
        <w:t>10.08</w:t>
      </w:r>
    </w:p>
    <w:p w14:paraId="77553D2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3DBFE83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7CA6B1DC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52F1" w14:textId="22024E5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F2B1" w14:textId="4D843E8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55FA" w14:textId="6560134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4451" w14:textId="31D0F1F3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3C5C418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C058" w14:textId="3A4A343A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D306" w14:textId="4BC275A7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C1C" w14:textId="7E2866AC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3B2" w14:textId="6EF7E0F9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10.08</w:t>
            </w:r>
          </w:p>
        </w:tc>
      </w:tr>
    </w:tbl>
    <w:p w14:paraId="30152590" w14:textId="367EA07A" w:rsidR="00931DF1" w:rsidRPr="00931DF1" w:rsidRDefault="00931DF1" w:rsidP="00931DF1">
      <w:pPr>
        <w:rPr>
          <w:color w:val="000000"/>
          <w:sz w:val="22"/>
        </w:rPr>
      </w:pPr>
    </w:p>
    <w:p w14:paraId="0DD874FF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7B9A9104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4C608AEA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  <w:r w:rsidRPr="00931DF1">
        <w:rPr>
          <w:b/>
          <w:color w:val="000000"/>
          <w:sz w:val="28"/>
        </w:rPr>
        <w:t xml:space="preserve">               РАСЧЕТ ВАЛОВЫХ ВЫБРОСОВ</w:t>
      </w:r>
    </w:p>
    <w:p w14:paraId="4A844393" w14:textId="77777777" w:rsidR="00931DF1" w:rsidRPr="00931DF1" w:rsidRDefault="00931DF1" w:rsidP="00931DF1">
      <w:pPr>
        <w:jc w:val="center"/>
        <w:rPr>
          <w:b/>
          <w:color w:val="000000"/>
          <w:sz w:val="28"/>
        </w:rPr>
      </w:pPr>
    </w:p>
    <w:p w14:paraId="496EA91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480B640" w14:textId="438F9000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Объект: 0021, Вариант 6 ПГР участка Карьерный </w:t>
      </w:r>
      <w:r w:rsidR="005A374E">
        <w:rPr>
          <w:rFonts w:ascii="Courier New" w:hAnsi="Courier New" w:cs="Courier New"/>
          <w:color w:val="000000"/>
          <w:sz w:val="22"/>
        </w:rPr>
        <w:t xml:space="preserve">  </w:t>
      </w:r>
    </w:p>
    <w:p w14:paraId="4EE9085B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5C4903E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7DBC4BD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547B7FA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00089A7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01B674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52B1AE7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8E2684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31DF1">
        <w:rPr>
          <w:b/>
          <w:i/>
          <w:color w:val="000000"/>
          <w:sz w:val="22"/>
        </w:rPr>
        <w:t xml:space="preserve">KOC = </w:t>
      </w:r>
      <w:r w:rsidRPr="00931DF1">
        <w:rPr>
          <w:rFonts w:ascii="Arial" w:hAnsi="Arial" w:cs="Arial"/>
          <w:b/>
          <w:color w:val="000000"/>
        </w:rPr>
        <w:t>0.4</w:t>
      </w:r>
    </w:p>
    <w:p w14:paraId="74BC7BF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ECA22B3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14D4B9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3DFD429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1ECB5C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1315D8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31DF1">
        <w:rPr>
          <w:b/>
          <w:i/>
          <w:color w:val="000000"/>
          <w:sz w:val="22"/>
        </w:rPr>
        <w:t xml:space="preserve">K1 = </w:t>
      </w:r>
      <w:r w:rsidRPr="00931DF1">
        <w:rPr>
          <w:rFonts w:ascii="Arial" w:hAnsi="Arial" w:cs="Arial"/>
          <w:b/>
          <w:color w:val="000000"/>
        </w:rPr>
        <w:t>0.03</w:t>
      </w:r>
    </w:p>
    <w:p w14:paraId="040FC2D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31DF1">
        <w:rPr>
          <w:b/>
          <w:i/>
          <w:color w:val="000000"/>
          <w:sz w:val="22"/>
        </w:rPr>
        <w:t xml:space="preserve">K2 = </w:t>
      </w:r>
      <w:r w:rsidRPr="00931DF1">
        <w:rPr>
          <w:rFonts w:ascii="Arial" w:hAnsi="Arial" w:cs="Arial"/>
          <w:b/>
          <w:color w:val="000000"/>
        </w:rPr>
        <w:t>0.04</w:t>
      </w:r>
    </w:p>
    <w:p w14:paraId="401941C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2E9F06E3" w14:textId="77777777" w:rsidR="00931DF1" w:rsidRPr="00931DF1" w:rsidRDefault="00931DF1" w:rsidP="00931DF1">
      <w:pPr>
        <w:rPr>
          <w:b/>
          <w:i/>
          <w:color w:val="000000"/>
          <w:u w:val="single"/>
        </w:rPr>
      </w:pPr>
      <w:r w:rsidRPr="00931DF1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32427A" w14:textId="77777777" w:rsidR="00931DF1" w:rsidRPr="00931DF1" w:rsidRDefault="00931DF1" w:rsidP="00931DF1">
      <w:pPr>
        <w:rPr>
          <w:b/>
          <w:i/>
          <w:color w:val="000000"/>
          <w:u w:val="single"/>
        </w:rPr>
      </w:pPr>
    </w:p>
    <w:p w14:paraId="073C0FF2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31DF1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9C6ED9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630C591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CA4488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31DF1">
        <w:rPr>
          <w:b/>
          <w:i/>
          <w:color w:val="000000"/>
          <w:sz w:val="22"/>
        </w:rPr>
        <w:t xml:space="preserve">K4 = </w:t>
      </w:r>
      <w:r w:rsidRPr="00931DF1">
        <w:rPr>
          <w:rFonts w:ascii="Arial" w:hAnsi="Arial" w:cs="Arial"/>
          <w:b/>
          <w:color w:val="000000"/>
        </w:rPr>
        <w:t>1</w:t>
      </w:r>
    </w:p>
    <w:p w14:paraId="239343F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31DF1">
        <w:rPr>
          <w:b/>
          <w:i/>
          <w:color w:val="000000"/>
          <w:sz w:val="22"/>
        </w:rPr>
        <w:t xml:space="preserve">G3SR = </w:t>
      </w:r>
      <w:r w:rsidRPr="00931DF1">
        <w:rPr>
          <w:rFonts w:ascii="Arial" w:hAnsi="Arial" w:cs="Arial"/>
          <w:b/>
          <w:color w:val="000000"/>
        </w:rPr>
        <w:t>5</w:t>
      </w:r>
    </w:p>
    <w:p w14:paraId="69C0646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31DF1">
        <w:rPr>
          <w:b/>
          <w:i/>
          <w:color w:val="000000"/>
          <w:sz w:val="22"/>
        </w:rPr>
        <w:t xml:space="preserve">K3SR = </w:t>
      </w:r>
      <w:r w:rsidRPr="00931DF1">
        <w:rPr>
          <w:rFonts w:ascii="Arial" w:hAnsi="Arial" w:cs="Arial"/>
          <w:b/>
          <w:color w:val="000000"/>
        </w:rPr>
        <w:t>1.2</w:t>
      </w:r>
    </w:p>
    <w:p w14:paraId="31B9124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31DF1">
        <w:rPr>
          <w:b/>
          <w:i/>
          <w:color w:val="000000"/>
          <w:sz w:val="22"/>
        </w:rPr>
        <w:t xml:space="preserve">G3 = </w:t>
      </w:r>
      <w:r w:rsidRPr="00931DF1">
        <w:rPr>
          <w:rFonts w:ascii="Arial" w:hAnsi="Arial" w:cs="Arial"/>
          <w:b/>
          <w:color w:val="000000"/>
        </w:rPr>
        <w:t>12</w:t>
      </w:r>
    </w:p>
    <w:p w14:paraId="3C3F2C4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31DF1">
        <w:rPr>
          <w:b/>
          <w:i/>
          <w:color w:val="000000"/>
          <w:sz w:val="22"/>
        </w:rPr>
        <w:t xml:space="preserve">K3 = </w:t>
      </w:r>
      <w:r w:rsidRPr="00931DF1">
        <w:rPr>
          <w:rFonts w:ascii="Arial" w:hAnsi="Arial" w:cs="Arial"/>
          <w:b/>
          <w:color w:val="000000"/>
        </w:rPr>
        <w:t>2</w:t>
      </w:r>
    </w:p>
    <w:p w14:paraId="026FE12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31DF1">
        <w:rPr>
          <w:b/>
          <w:i/>
          <w:color w:val="000000"/>
          <w:sz w:val="22"/>
        </w:rPr>
        <w:t xml:space="preserve">VL = </w:t>
      </w:r>
      <w:r w:rsidRPr="00931DF1">
        <w:rPr>
          <w:rFonts w:ascii="Arial" w:hAnsi="Arial" w:cs="Arial"/>
          <w:b/>
          <w:color w:val="000000"/>
        </w:rPr>
        <w:t>1.4</w:t>
      </w:r>
    </w:p>
    <w:p w14:paraId="54A42233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proofErr w:type="spellStart"/>
      <w:r w:rsidRPr="00931DF1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31DF1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31DF1">
        <w:rPr>
          <w:b/>
          <w:i/>
          <w:color w:val="000000"/>
          <w:sz w:val="22"/>
        </w:rPr>
        <w:t xml:space="preserve">K5 = </w:t>
      </w:r>
      <w:r w:rsidRPr="00931DF1">
        <w:rPr>
          <w:rFonts w:ascii="Arial" w:hAnsi="Arial" w:cs="Arial"/>
          <w:b/>
          <w:color w:val="000000"/>
        </w:rPr>
        <w:t>0.8</w:t>
      </w:r>
    </w:p>
    <w:p w14:paraId="06CE404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31DF1">
        <w:rPr>
          <w:b/>
          <w:i/>
          <w:color w:val="000000"/>
          <w:sz w:val="22"/>
        </w:rPr>
        <w:t xml:space="preserve">G7 = </w:t>
      </w:r>
      <w:r w:rsidRPr="00931DF1">
        <w:rPr>
          <w:rFonts w:ascii="Arial" w:hAnsi="Arial" w:cs="Arial"/>
          <w:b/>
          <w:color w:val="000000"/>
        </w:rPr>
        <w:t>500</w:t>
      </w:r>
    </w:p>
    <w:p w14:paraId="673CF05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31DF1">
        <w:rPr>
          <w:b/>
          <w:i/>
          <w:color w:val="000000"/>
          <w:sz w:val="22"/>
        </w:rPr>
        <w:t xml:space="preserve">K7 = </w:t>
      </w:r>
      <w:r w:rsidRPr="00931DF1">
        <w:rPr>
          <w:rFonts w:ascii="Arial" w:hAnsi="Arial" w:cs="Arial"/>
          <w:b/>
          <w:color w:val="000000"/>
        </w:rPr>
        <w:t>0.1</w:t>
      </w:r>
    </w:p>
    <w:p w14:paraId="30DB069D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31DF1">
        <w:rPr>
          <w:b/>
          <w:i/>
          <w:color w:val="000000"/>
          <w:sz w:val="22"/>
        </w:rPr>
        <w:t xml:space="preserve">GB = </w:t>
      </w:r>
      <w:r w:rsidRPr="00931DF1">
        <w:rPr>
          <w:rFonts w:ascii="Arial" w:hAnsi="Arial" w:cs="Arial"/>
          <w:b/>
          <w:color w:val="000000"/>
        </w:rPr>
        <w:t>2</w:t>
      </w:r>
    </w:p>
    <w:p w14:paraId="65AC75CA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31DF1">
        <w:rPr>
          <w:b/>
          <w:i/>
          <w:color w:val="000000"/>
          <w:sz w:val="22"/>
        </w:rPr>
        <w:t xml:space="preserve">B = </w:t>
      </w:r>
      <w:r w:rsidRPr="00931DF1">
        <w:rPr>
          <w:rFonts w:ascii="Arial" w:hAnsi="Arial" w:cs="Arial"/>
          <w:b/>
          <w:color w:val="000000"/>
        </w:rPr>
        <w:t>0.7</w:t>
      </w:r>
    </w:p>
    <w:p w14:paraId="1966B5C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31DF1">
        <w:rPr>
          <w:b/>
          <w:i/>
          <w:color w:val="000000"/>
          <w:sz w:val="22"/>
        </w:rPr>
        <w:t xml:space="preserve">GMAX = </w:t>
      </w:r>
      <w:r w:rsidRPr="00931DF1">
        <w:rPr>
          <w:rFonts w:ascii="Arial" w:hAnsi="Arial" w:cs="Arial"/>
          <w:b/>
          <w:color w:val="000000"/>
        </w:rPr>
        <w:t>80</w:t>
      </w:r>
    </w:p>
    <w:p w14:paraId="369B6079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31DF1">
        <w:rPr>
          <w:b/>
          <w:i/>
          <w:color w:val="000000"/>
          <w:sz w:val="22"/>
        </w:rPr>
        <w:t xml:space="preserve">GGOD = </w:t>
      </w:r>
      <w:r w:rsidRPr="00931DF1">
        <w:rPr>
          <w:rFonts w:ascii="Arial" w:hAnsi="Arial" w:cs="Arial"/>
          <w:b/>
          <w:color w:val="000000"/>
        </w:rPr>
        <w:t>679100</w:t>
      </w:r>
    </w:p>
    <w:p w14:paraId="30531C5F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31DF1">
        <w:rPr>
          <w:b/>
          <w:i/>
          <w:color w:val="000000"/>
          <w:sz w:val="22"/>
        </w:rPr>
        <w:t xml:space="preserve">NJ = </w:t>
      </w:r>
      <w:r w:rsidRPr="00931DF1">
        <w:rPr>
          <w:rFonts w:ascii="Arial" w:hAnsi="Arial" w:cs="Arial"/>
          <w:b/>
          <w:color w:val="000000"/>
        </w:rPr>
        <w:t>0.8</w:t>
      </w:r>
    </w:p>
    <w:p w14:paraId="29D4ABDC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F20F145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31DF1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80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31DF1">
        <w:rPr>
          <w:rFonts w:ascii="Arial" w:hAnsi="Arial" w:cs="Arial"/>
          <w:b/>
          <w:color w:val="000000"/>
        </w:rPr>
        <w:t>0.597</w:t>
      </w:r>
    </w:p>
    <w:p w14:paraId="7E7843B0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31DF1">
        <w:rPr>
          <w:b/>
          <w:i/>
          <w:color w:val="000000"/>
          <w:sz w:val="22"/>
        </w:rPr>
        <w:t xml:space="preserve">MC = </w:t>
      </w:r>
      <w:r w:rsidRPr="00931DF1">
        <w:rPr>
          <w:b/>
          <w:i/>
          <w:color w:val="000000"/>
        </w:rPr>
        <w:t xml:space="preserve">K1 · K2 · K3SR · K4 · K5 · K7 · K8 · K9 · KE · B · GGOD · (1-NJ) = </w:t>
      </w:r>
      <w:r w:rsidRPr="00931DF1">
        <w:rPr>
          <w:b/>
          <w:color w:val="000000"/>
        </w:rPr>
        <w:t xml:space="preserve">0.03 · 0.04 · 1.2 · 1 · 0.8 · 0.1 · 1 · 1 · 1 · 0.7 · 679100 · (1-0.8) = </w:t>
      </w:r>
      <w:r w:rsidRPr="00931DF1">
        <w:rPr>
          <w:rFonts w:ascii="Arial" w:hAnsi="Arial" w:cs="Arial"/>
          <w:b/>
          <w:color w:val="000000"/>
        </w:rPr>
        <w:t>10.95</w:t>
      </w:r>
    </w:p>
    <w:p w14:paraId="648F05B9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2690F934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MAX(G,GC) = </w:t>
      </w:r>
      <w:r w:rsidRPr="00931DF1">
        <w:rPr>
          <w:rFonts w:ascii="Arial" w:hAnsi="Arial" w:cs="Arial"/>
          <w:b/>
          <w:color w:val="000000"/>
        </w:rPr>
        <w:t>0.597</w:t>
      </w:r>
    </w:p>
    <w:p w14:paraId="6A9AFEC6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M + MC = </w:t>
      </w:r>
      <w:r w:rsidRPr="00931DF1">
        <w:rPr>
          <w:b/>
          <w:color w:val="000000"/>
        </w:rPr>
        <w:t xml:space="preserve">0 + 10.95 = </w:t>
      </w:r>
      <w:r w:rsidRPr="00931DF1">
        <w:rPr>
          <w:rFonts w:ascii="Arial" w:hAnsi="Arial" w:cs="Arial"/>
          <w:b/>
          <w:color w:val="000000"/>
        </w:rPr>
        <w:t>10.95</w:t>
      </w:r>
    </w:p>
    <w:p w14:paraId="7268D2FC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6BA107F5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  <w:r w:rsidRPr="00931DF1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84D96E2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31DF1">
        <w:rPr>
          <w:b/>
          <w:i/>
          <w:color w:val="000000"/>
          <w:sz w:val="22"/>
        </w:rPr>
        <w:t xml:space="preserve">M = </w:t>
      </w:r>
      <w:r w:rsidRPr="00931DF1">
        <w:rPr>
          <w:b/>
          <w:i/>
          <w:color w:val="000000"/>
        </w:rPr>
        <w:t xml:space="preserve">KOC · M = </w:t>
      </w:r>
      <w:r w:rsidRPr="00931DF1">
        <w:rPr>
          <w:b/>
          <w:color w:val="000000"/>
        </w:rPr>
        <w:t xml:space="preserve">0.4 · 10.95 = </w:t>
      </w:r>
      <w:r w:rsidRPr="00931DF1">
        <w:rPr>
          <w:rFonts w:ascii="Arial" w:hAnsi="Arial" w:cs="Arial"/>
          <w:b/>
          <w:color w:val="000000"/>
        </w:rPr>
        <w:t>4.38</w:t>
      </w:r>
    </w:p>
    <w:p w14:paraId="3C1299E8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  <w:r w:rsidRPr="00931DF1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31DF1">
        <w:rPr>
          <w:b/>
          <w:i/>
          <w:color w:val="000000"/>
          <w:sz w:val="22"/>
        </w:rPr>
        <w:t xml:space="preserve">G = </w:t>
      </w:r>
      <w:r w:rsidRPr="00931DF1">
        <w:rPr>
          <w:b/>
          <w:i/>
          <w:color w:val="000000"/>
        </w:rPr>
        <w:t xml:space="preserve">KOC · G = </w:t>
      </w:r>
      <w:r w:rsidRPr="00931DF1">
        <w:rPr>
          <w:b/>
          <w:color w:val="000000"/>
        </w:rPr>
        <w:t xml:space="preserve">0.4 · 0.597 = </w:t>
      </w:r>
      <w:r w:rsidRPr="00931DF1">
        <w:rPr>
          <w:rFonts w:ascii="Arial" w:hAnsi="Arial" w:cs="Arial"/>
          <w:b/>
          <w:color w:val="000000"/>
        </w:rPr>
        <w:t>0.239</w:t>
      </w:r>
    </w:p>
    <w:p w14:paraId="19E2581E" w14:textId="77777777" w:rsidR="00931DF1" w:rsidRPr="00931DF1" w:rsidRDefault="00931DF1" w:rsidP="00931DF1">
      <w:pPr>
        <w:rPr>
          <w:rFonts w:ascii="Arial" w:hAnsi="Arial" w:cs="Arial"/>
          <w:b/>
          <w:color w:val="000000"/>
        </w:rPr>
      </w:pPr>
    </w:p>
    <w:p w14:paraId="14588C55" w14:textId="77777777" w:rsidR="00931DF1" w:rsidRPr="00931DF1" w:rsidRDefault="00931DF1" w:rsidP="00931DF1">
      <w:pPr>
        <w:rPr>
          <w:b/>
          <w:i/>
          <w:color w:val="000000"/>
          <w:sz w:val="22"/>
        </w:rPr>
      </w:pPr>
      <w:r w:rsidRPr="00931DF1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31DF1" w14:paraId="001F0384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77D2" w14:textId="40D69EF1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A434" w14:textId="049C620A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54D3" w14:textId="7E69DD5D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1F42" w14:textId="3E5E40C8" w:rsidR="00931DF1" w:rsidRPr="00931DF1" w:rsidRDefault="00931DF1" w:rsidP="00931D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31DF1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31DF1" w14:paraId="4689A7A7" w14:textId="77777777" w:rsidTr="00931D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88DE" w14:textId="29F19E17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7BFF" w14:textId="354AABD4" w:rsidR="00931DF1" w:rsidRPr="00931DF1" w:rsidRDefault="00931DF1" w:rsidP="00931DF1">
            <w:pPr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CD31" w14:textId="0CAEA4D5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0.239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8554" w14:textId="22F6376D" w:rsidR="00931DF1" w:rsidRPr="00931DF1" w:rsidRDefault="00931DF1" w:rsidP="00931DF1">
            <w:pPr>
              <w:jc w:val="right"/>
              <w:rPr>
                <w:color w:val="000000"/>
                <w:sz w:val="22"/>
              </w:rPr>
            </w:pPr>
            <w:r w:rsidRPr="00931DF1">
              <w:rPr>
                <w:color w:val="000000"/>
                <w:sz w:val="22"/>
              </w:rPr>
              <w:t>4.38</w:t>
            </w:r>
          </w:p>
        </w:tc>
      </w:tr>
    </w:tbl>
    <w:p w14:paraId="32DF3114" w14:textId="5AB92557" w:rsidR="00931DF1" w:rsidRPr="00931DF1" w:rsidRDefault="00931DF1" w:rsidP="00931DF1">
      <w:pPr>
        <w:rPr>
          <w:color w:val="000000"/>
          <w:sz w:val="22"/>
        </w:rPr>
      </w:pPr>
    </w:p>
    <w:p w14:paraId="1EFD4200" w14:textId="77777777" w:rsidR="00931DF1" w:rsidRPr="00931DF1" w:rsidRDefault="00931DF1" w:rsidP="00931DF1">
      <w:pPr>
        <w:rPr>
          <w:rFonts w:ascii="Courier New" w:hAnsi="Courier New" w:cs="Courier New"/>
          <w:color w:val="000000"/>
          <w:sz w:val="22"/>
        </w:rPr>
      </w:pPr>
    </w:p>
    <w:p w14:paraId="62E8B90D" w14:textId="77777777" w:rsidR="00931DF1" w:rsidRPr="00931DF1" w:rsidRDefault="00931DF1" w:rsidP="00931DF1">
      <w:pPr>
        <w:rPr>
          <w:b/>
          <w:i/>
          <w:color w:val="000000"/>
          <w:sz w:val="22"/>
        </w:rPr>
      </w:pPr>
    </w:p>
    <w:p w14:paraId="0BDA6528" w14:textId="74D9CF0A" w:rsidR="00931DF1" w:rsidRPr="00931DF1" w:rsidRDefault="00931DF1" w:rsidP="00931DF1">
      <w:pPr>
        <w:jc w:val="center"/>
        <w:rPr>
          <w:color w:val="000000"/>
          <w:sz w:val="22"/>
        </w:rPr>
      </w:pPr>
    </w:p>
    <w:sectPr w:rsidR="00931DF1" w:rsidRPr="00931DF1" w:rsidSect="00931D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92FE" w14:textId="77777777" w:rsidR="00940DFE" w:rsidRDefault="00940DFE" w:rsidP="00931DF1">
      <w:r>
        <w:separator/>
      </w:r>
    </w:p>
  </w:endnote>
  <w:endnote w:type="continuationSeparator" w:id="0">
    <w:p w14:paraId="73FF0C95" w14:textId="77777777" w:rsidR="00940DFE" w:rsidRDefault="00940DFE" w:rsidP="0093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6C60" w14:textId="77777777" w:rsidR="00931DF1" w:rsidRDefault="00931D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1CCE" w14:textId="77777777" w:rsidR="00931DF1" w:rsidRDefault="00931DF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0AFE8" w14:textId="77777777" w:rsidR="00931DF1" w:rsidRDefault="00931D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3D4A" w14:textId="77777777" w:rsidR="00940DFE" w:rsidRDefault="00940DFE" w:rsidP="00931DF1">
      <w:r>
        <w:separator/>
      </w:r>
    </w:p>
  </w:footnote>
  <w:footnote w:type="continuationSeparator" w:id="0">
    <w:p w14:paraId="2E73E965" w14:textId="77777777" w:rsidR="00940DFE" w:rsidRDefault="00940DFE" w:rsidP="00931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8FE5B" w14:textId="77777777" w:rsidR="00931DF1" w:rsidRDefault="00931D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A327" w14:textId="77777777" w:rsidR="00931DF1" w:rsidRDefault="00931D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133F" w14:textId="77777777" w:rsidR="00931DF1" w:rsidRDefault="00931D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F1"/>
    <w:rsid w:val="005A374E"/>
    <w:rsid w:val="0085512A"/>
    <w:rsid w:val="00931DF1"/>
    <w:rsid w:val="0094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1A80D"/>
  <w15:chartTrackingRefBased/>
  <w15:docId w15:val="{432525B4-34EF-417F-AF7D-247218E8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D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1DF1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931D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1DF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WGR5Y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IV0WGR5Y</Template>
  <TotalTime>3</TotalTime>
  <Pages>40</Pages>
  <Words>13224</Words>
  <Characters>75378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2026-07-28T10:10:00Z</dcterms:created>
  <dcterms:modified xsi:type="dcterms:W3CDTF">2026-07-28T10:13:00Z</dcterms:modified>
</cp:coreProperties>
</file>